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1F02F8">
        <w:rPr>
          <w:bCs/>
          <w:noProof w:val="0"/>
          <w:sz w:val="24"/>
          <w:lang w:val="en-GB"/>
        </w:rPr>
        <w:t>1</w:t>
      </w:r>
      <w:r w:rsidR="00A848D1">
        <w:rPr>
          <w:bCs/>
          <w:noProof w:val="0"/>
          <w:sz w:val="24"/>
          <w:lang w:val="en-GB"/>
        </w:rPr>
        <w:t>2</w:t>
      </w:r>
      <w:r w:rsidR="00653E85">
        <w:rPr>
          <w:bCs/>
          <w:noProof w:val="0"/>
          <w:sz w:val="24"/>
          <w:lang w:val="en-GB"/>
        </w:rPr>
        <w:t>e</w:t>
      </w:r>
      <w:r w:rsidR="00DF6933">
        <w:rPr>
          <w:rFonts w:eastAsia="맑은 고딕"/>
          <w:bCs/>
          <w:noProof w:val="0"/>
          <w:sz w:val="24"/>
          <w:lang w:val="en-GB" w:eastAsia="ko-KR"/>
        </w:rPr>
        <w:tab/>
        <w:t>R3-212391</w:t>
      </w:r>
    </w:p>
    <w:p w:rsidR="00AF1A57" w:rsidRPr="00076C1C" w:rsidRDefault="00A848D1" w:rsidP="00AF1A57">
      <w:pPr>
        <w:pStyle w:val="a5"/>
        <w:tabs>
          <w:tab w:val="right" w:pos="9639"/>
        </w:tabs>
        <w:rPr>
          <w:bCs/>
          <w:noProof w:val="0"/>
          <w:sz w:val="24"/>
          <w:lang w:val="en-GB"/>
        </w:rPr>
      </w:pPr>
      <w:r>
        <w:rPr>
          <w:sz w:val="24"/>
          <w:lang w:val="en-GB"/>
        </w:rPr>
        <w:t>17</w:t>
      </w:r>
      <w:r w:rsidRPr="00E87D8D">
        <w:rPr>
          <w:sz w:val="24"/>
          <w:lang w:val="en-GB"/>
        </w:rPr>
        <w:t xml:space="preserve"> </w:t>
      </w:r>
      <w:r>
        <w:rPr>
          <w:sz w:val="24"/>
          <w:lang w:val="en-GB"/>
        </w:rPr>
        <w:t>– 28</w:t>
      </w:r>
      <w:r w:rsidRPr="00E87D8D">
        <w:rPr>
          <w:sz w:val="24"/>
          <w:lang w:val="en-GB"/>
        </w:rPr>
        <w:t xml:space="preserve"> </w:t>
      </w:r>
      <w:r>
        <w:rPr>
          <w:sz w:val="24"/>
          <w:lang w:val="en-GB"/>
        </w:rPr>
        <w:t>May</w:t>
      </w:r>
      <w:r w:rsidRPr="00E87D8D">
        <w:rPr>
          <w:sz w:val="24"/>
          <w:lang w:val="en-GB"/>
        </w:rPr>
        <w:t xml:space="preserve"> 2021</w:t>
      </w:r>
      <w:r w:rsidRPr="00E2348B">
        <w:rPr>
          <w:sz w:val="24"/>
        </w:rPr>
        <w:t>, E-Meeting</w:t>
      </w:r>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6025BE">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BD7ED4">
        <w:rPr>
          <w:rFonts w:ascii="Arial" w:hAnsi="Arial" w:cs="Arial"/>
          <w:b/>
          <w:bCs/>
          <w:sz w:val="24"/>
        </w:rPr>
        <w:t>Open issues on Activation/</w:t>
      </w:r>
      <w:r w:rsidR="001F02F8" w:rsidRPr="001F02F8">
        <w:rPr>
          <w:rFonts w:ascii="Arial" w:hAnsi="Arial" w:cs="Arial"/>
          <w:b/>
          <w:bCs/>
          <w:sz w:val="24"/>
        </w:rPr>
        <w:t>Deactivation for One SCG and SCells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BF620E" w:rsidP="00571757">
      <w:pPr>
        <w:jc w:val="both"/>
        <w:rPr>
          <w:rFonts w:eastAsia="맑은 고딕"/>
          <w:lang w:eastAsia="ko-KR"/>
        </w:rPr>
      </w:pPr>
      <w:r>
        <w:t xml:space="preserve">In last meeting, some agreements were achieved for </w:t>
      </w:r>
      <w:r w:rsidRPr="00BF620E">
        <w:t>Activation Deactivation for One SCG and SCells</w:t>
      </w:r>
      <w:r>
        <w:t>. But still many open issues should be further discussed. This paper is to further investigate them and t</w:t>
      </w:r>
      <w:r>
        <w:rPr>
          <w:rFonts w:eastAsia="맑은 고딕"/>
          <w:lang w:val="en-GB" w:eastAsia="ko-KR"/>
        </w:rPr>
        <w:t>he corresponding proposals are also 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F620E" w:rsidRDefault="00BF620E" w:rsidP="00BF620E">
      <w:pPr>
        <w:spacing w:after="0"/>
        <w:rPr>
          <w:rFonts w:eastAsiaTheme="minorEastAsia"/>
          <w:lang w:eastAsia="ko-KR"/>
        </w:rPr>
      </w:pPr>
      <w:r>
        <w:rPr>
          <w:rFonts w:eastAsiaTheme="minorEastAsia"/>
          <w:lang w:eastAsia="ko-KR"/>
        </w:rPr>
        <w:t xml:space="preserve">The following </w:t>
      </w:r>
      <w:r w:rsidR="00B20328">
        <w:rPr>
          <w:rFonts w:eastAsiaTheme="minorEastAsia"/>
          <w:lang w:eastAsia="ko-KR"/>
        </w:rPr>
        <w:t xml:space="preserve">FFS and </w:t>
      </w:r>
      <w:r>
        <w:rPr>
          <w:rFonts w:eastAsiaTheme="minorEastAsia" w:hint="eastAsia"/>
          <w:lang w:eastAsia="ko-KR"/>
        </w:rPr>
        <w:t>open issues</w:t>
      </w:r>
      <w:r w:rsidR="00CC172A">
        <w:rPr>
          <w:rFonts w:eastAsiaTheme="minorEastAsia"/>
          <w:lang w:eastAsia="ko-KR"/>
        </w:rPr>
        <w:t xml:space="preserve"> should be discussed further</w:t>
      </w:r>
      <w:r w:rsidR="00571AB0">
        <w:rPr>
          <w:rFonts w:eastAsiaTheme="minorEastAsia"/>
          <w:lang w:eastAsia="ko-KR"/>
        </w:rPr>
        <w:t xml:space="preserve">: </w:t>
      </w:r>
    </w:p>
    <w:p w:rsidR="00B20328" w:rsidRPr="00B20328" w:rsidRDefault="00B20328" w:rsidP="00B20328">
      <w:pPr>
        <w:pStyle w:val="af5"/>
        <w:widowControl w:val="0"/>
        <w:numPr>
          <w:ilvl w:val="0"/>
          <w:numId w:val="30"/>
        </w:numPr>
        <w:spacing w:after="0"/>
        <w:rPr>
          <w:rFonts w:ascii="Calibri" w:hAnsi="Calibri" w:cs="Calibri"/>
          <w:i/>
          <w:color w:val="00B050"/>
          <w:sz w:val="18"/>
          <w:lang w:eastAsia="zh-CN"/>
        </w:rPr>
      </w:pPr>
      <w:r w:rsidRPr="00B20328">
        <w:rPr>
          <w:rFonts w:ascii="Calibri" w:hAnsi="Calibri" w:cs="Calibri"/>
          <w:i/>
          <w:color w:val="00B050"/>
          <w:sz w:val="18"/>
          <w:lang w:eastAsia="zh-CN"/>
        </w:rPr>
        <w:t>Add a new IE in the SN addition request message to indicate at least the de-activation, while the detail code of this new IE is FFS.</w:t>
      </w:r>
    </w:p>
    <w:p w:rsidR="00B20328" w:rsidRPr="00B20328" w:rsidRDefault="00B20328" w:rsidP="00B20328">
      <w:pPr>
        <w:pStyle w:val="af5"/>
        <w:widowControl w:val="0"/>
        <w:numPr>
          <w:ilvl w:val="0"/>
          <w:numId w:val="30"/>
        </w:numPr>
        <w:spacing w:after="0"/>
        <w:rPr>
          <w:rFonts w:ascii="Calibri" w:hAnsi="Calibri" w:cs="Calibri"/>
          <w:i/>
          <w:color w:val="00B050"/>
          <w:sz w:val="18"/>
          <w:lang w:eastAsia="zh-CN"/>
        </w:rPr>
      </w:pPr>
      <w:r w:rsidRPr="00B20328">
        <w:rPr>
          <w:rFonts w:ascii="Calibri" w:hAnsi="Calibri" w:cs="Calibri"/>
          <w:i/>
          <w:color w:val="00B050"/>
          <w:sz w:val="18"/>
          <w:lang w:eastAsia="zh-CN"/>
        </w:rPr>
        <w:t>Add a new IE in the SN addition response message to indicate at least the de-activation result, while the detail code of this new IE is FFS.</w:t>
      </w:r>
    </w:p>
    <w:p w:rsidR="00B20328" w:rsidRPr="00B20328" w:rsidRDefault="00B20328" w:rsidP="00B20328">
      <w:pPr>
        <w:pStyle w:val="af5"/>
        <w:widowControl w:val="0"/>
        <w:numPr>
          <w:ilvl w:val="0"/>
          <w:numId w:val="30"/>
        </w:numPr>
        <w:spacing w:after="0"/>
        <w:rPr>
          <w:rFonts w:ascii="Calibri" w:hAnsi="Calibri" w:cs="Calibri"/>
          <w:i/>
          <w:color w:val="00B050"/>
          <w:sz w:val="18"/>
          <w:lang w:eastAsia="zh-CN"/>
        </w:rPr>
      </w:pPr>
      <w:r w:rsidRPr="00B20328">
        <w:rPr>
          <w:rFonts w:ascii="Calibri" w:hAnsi="Calibri" w:cs="Calibri"/>
          <w:i/>
          <w:color w:val="00B050"/>
          <w:sz w:val="18"/>
          <w:lang w:eastAsia="zh-CN"/>
        </w:rPr>
        <w:t>Add a new IE in the UE context setup request message to indicate at least the de-activation, while the detail code of this new IE is FFS.</w:t>
      </w:r>
    </w:p>
    <w:p w:rsidR="00B20328" w:rsidRPr="00B20328" w:rsidRDefault="00B20328" w:rsidP="00B20328">
      <w:pPr>
        <w:pStyle w:val="af5"/>
        <w:widowControl w:val="0"/>
        <w:numPr>
          <w:ilvl w:val="0"/>
          <w:numId w:val="30"/>
        </w:numPr>
        <w:spacing w:after="0"/>
        <w:rPr>
          <w:rFonts w:ascii="Calibri" w:hAnsi="Calibri" w:cs="Calibri"/>
          <w:i/>
          <w:color w:val="00B050"/>
          <w:sz w:val="18"/>
          <w:lang w:eastAsia="zh-CN"/>
        </w:rPr>
      </w:pPr>
      <w:r w:rsidRPr="00B20328">
        <w:rPr>
          <w:rFonts w:ascii="Calibri" w:hAnsi="Calibri" w:cs="Calibri"/>
          <w:i/>
          <w:color w:val="00B050"/>
          <w:sz w:val="18"/>
          <w:lang w:eastAsia="zh-CN"/>
        </w:rPr>
        <w:t>Add a new IE in the UE context setup response message to indicate at least the de-activation result, while the detail code of this new IE is FFS.</w:t>
      </w:r>
    </w:p>
    <w:p w:rsidR="00CC172A" w:rsidRPr="00CC172A" w:rsidRDefault="00CC172A" w:rsidP="00CC172A">
      <w:pPr>
        <w:pStyle w:val="af5"/>
        <w:widowControl w:val="0"/>
        <w:numPr>
          <w:ilvl w:val="0"/>
          <w:numId w:val="30"/>
        </w:numPr>
        <w:spacing w:after="0"/>
        <w:rPr>
          <w:rFonts w:ascii="Calibri" w:hAnsi="Calibri" w:cs="Calibri"/>
          <w:i/>
          <w:color w:val="000000"/>
          <w:sz w:val="18"/>
          <w:lang w:eastAsia="zh-CN"/>
        </w:rPr>
      </w:pPr>
      <w:r w:rsidRPr="00CC172A">
        <w:rPr>
          <w:rFonts w:ascii="Calibri" w:hAnsi="Calibri" w:cs="Calibri"/>
          <w:i/>
          <w:color w:val="000000"/>
          <w:sz w:val="18"/>
          <w:lang w:eastAsia="zh-CN"/>
        </w:rPr>
        <w:t>Open issue 1: During SN addition procedure, if the request of SCG (de)activation is rejected:</w:t>
      </w:r>
    </w:p>
    <w:p w:rsidR="00CC172A" w:rsidRPr="00CC172A" w:rsidRDefault="00CC172A" w:rsidP="00CC172A">
      <w:pPr>
        <w:pStyle w:val="af5"/>
        <w:widowControl w:val="0"/>
        <w:numPr>
          <w:ilvl w:val="0"/>
          <w:numId w:val="31"/>
        </w:numPr>
        <w:spacing w:after="0"/>
        <w:rPr>
          <w:rFonts w:ascii="Calibri" w:hAnsi="Calibri" w:cs="Calibri"/>
          <w:i/>
          <w:color w:val="000000"/>
          <w:sz w:val="18"/>
          <w:lang w:eastAsia="zh-CN"/>
        </w:rPr>
      </w:pPr>
      <w:r w:rsidRPr="00CC172A">
        <w:rPr>
          <w:rFonts w:ascii="Calibri" w:hAnsi="Calibri" w:cs="Calibri"/>
          <w:i/>
          <w:color w:val="000000"/>
          <w:sz w:val="18"/>
          <w:lang w:eastAsia="zh-CN"/>
        </w:rPr>
        <w:t>SN uses the response message including “SCG deactivation” result is sufficient;</w:t>
      </w:r>
    </w:p>
    <w:p w:rsidR="00CC172A" w:rsidRPr="00CC172A" w:rsidRDefault="00CC172A" w:rsidP="00CC172A">
      <w:pPr>
        <w:pStyle w:val="af5"/>
        <w:widowControl w:val="0"/>
        <w:numPr>
          <w:ilvl w:val="0"/>
          <w:numId w:val="31"/>
        </w:numPr>
        <w:spacing w:after="0"/>
        <w:rPr>
          <w:rFonts w:ascii="Calibri" w:hAnsi="Calibri" w:cs="Calibri"/>
          <w:i/>
          <w:color w:val="000000"/>
          <w:sz w:val="18"/>
          <w:lang w:eastAsia="zh-CN"/>
        </w:rPr>
      </w:pPr>
      <w:r w:rsidRPr="00CC172A">
        <w:rPr>
          <w:rFonts w:ascii="Calibri" w:hAnsi="Calibri" w:cs="Calibri"/>
          <w:i/>
          <w:color w:val="000000"/>
          <w:sz w:val="18"/>
          <w:lang w:eastAsia="zh-CN"/>
        </w:rPr>
        <w:t xml:space="preserve">or SN allows to use the reject message including new Cause value; </w:t>
      </w:r>
    </w:p>
    <w:p w:rsidR="00CC172A" w:rsidRPr="00CC172A" w:rsidRDefault="00CC172A" w:rsidP="00CC172A">
      <w:pPr>
        <w:pStyle w:val="af5"/>
        <w:widowControl w:val="0"/>
        <w:numPr>
          <w:ilvl w:val="0"/>
          <w:numId w:val="31"/>
        </w:numPr>
        <w:spacing w:after="0"/>
        <w:rPr>
          <w:rFonts w:ascii="Calibri" w:hAnsi="Calibri" w:cs="Calibri"/>
          <w:i/>
          <w:color w:val="000000"/>
          <w:sz w:val="18"/>
          <w:lang w:eastAsia="zh-CN"/>
        </w:rPr>
      </w:pPr>
      <w:r w:rsidRPr="00CC172A">
        <w:rPr>
          <w:rFonts w:ascii="Calibri" w:hAnsi="Calibri" w:cs="Calibri"/>
          <w:i/>
          <w:color w:val="000000"/>
          <w:sz w:val="18"/>
          <w:lang w:eastAsia="zh-CN"/>
        </w:rPr>
        <w:t>or SN allows to uses the reject message as legacy (without new Cause)</w:t>
      </w:r>
    </w:p>
    <w:p w:rsidR="00CC172A" w:rsidRPr="00CC172A" w:rsidRDefault="00CC172A" w:rsidP="00CC172A">
      <w:pPr>
        <w:pStyle w:val="af5"/>
        <w:widowControl w:val="0"/>
        <w:numPr>
          <w:ilvl w:val="0"/>
          <w:numId w:val="30"/>
        </w:numPr>
        <w:spacing w:after="0"/>
        <w:rPr>
          <w:rFonts w:ascii="Calibri" w:hAnsi="Calibri" w:cs="Calibri"/>
          <w:i/>
          <w:color w:val="000000"/>
          <w:sz w:val="18"/>
          <w:lang w:eastAsia="zh-CN"/>
        </w:rPr>
      </w:pPr>
      <w:r w:rsidRPr="00CC172A">
        <w:rPr>
          <w:rFonts w:ascii="Calibri" w:hAnsi="Calibri" w:cs="Calibri"/>
          <w:i/>
          <w:color w:val="000000"/>
          <w:sz w:val="18"/>
          <w:lang w:eastAsia="zh-CN"/>
        </w:rPr>
        <w:t>Open issue 2: During SN modification procedure, if the request of SCG (de)activation is rejected:</w:t>
      </w:r>
    </w:p>
    <w:p w:rsidR="00CC172A" w:rsidRPr="00CC172A" w:rsidRDefault="00CC172A" w:rsidP="00CC172A">
      <w:pPr>
        <w:pStyle w:val="af5"/>
        <w:widowControl w:val="0"/>
        <w:numPr>
          <w:ilvl w:val="0"/>
          <w:numId w:val="33"/>
        </w:numPr>
        <w:spacing w:after="0"/>
        <w:rPr>
          <w:rFonts w:ascii="Calibri" w:hAnsi="Calibri" w:cs="Calibri"/>
          <w:i/>
          <w:color w:val="000000"/>
          <w:sz w:val="18"/>
          <w:lang w:eastAsia="zh-CN"/>
        </w:rPr>
      </w:pPr>
      <w:r w:rsidRPr="00CC172A">
        <w:rPr>
          <w:rFonts w:ascii="Calibri" w:hAnsi="Calibri" w:cs="Calibri"/>
          <w:i/>
          <w:color w:val="000000"/>
          <w:sz w:val="18"/>
          <w:lang w:eastAsia="zh-CN"/>
        </w:rPr>
        <w:t>SN uses the response message including “SCG (de)activation” is sufficient;</w:t>
      </w:r>
    </w:p>
    <w:p w:rsidR="00CC172A" w:rsidRPr="00CC172A" w:rsidRDefault="00CC172A" w:rsidP="00CC172A">
      <w:pPr>
        <w:pStyle w:val="af5"/>
        <w:widowControl w:val="0"/>
        <w:numPr>
          <w:ilvl w:val="0"/>
          <w:numId w:val="33"/>
        </w:numPr>
        <w:spacing w:after="0"/>
        <w:rPr>
          <w:rFonts w:ascii="Calibri" w:hAnsi="Calibri" w:cs="Calibri"/>
          <w:i/>
          <w:color w:val="000000"/>
          <w:sz w:val="18"/>
          <w:lang w:eastAsia="zh-CN"/>
        </w:rPr>
      </w:pPr>
      <w:r w:rsidRPr="00CC172A">
        <w:rPr>
          <w:rFonts w:ascii="Calibri" w:hAnsi="Calibri" w:cs="Calibri"/>
          <w:i/>
          <w:color w:val="000000"/>
          <w:sz w:val="18"/>
          <w:lang w:eastAsia="zh-CN"/>
        </w:rPr>
        <w:t xml:space="preserve">or SN allows to use the reject message including new Cause value; </w:t>
      </w:r>
    </w:p>
    <w:p w:rsidR="00CC172A" w:rsidRPr="00CC172A" w:rsidRDefault="00CC172A" w:rsidP="00CC172A">
      <w:pPr>
        <w:pStyle w:val="af5"/>
        <w:widowControl w:val="0"/>
        <w:numPr>
          <w:ilvl w:val="0"/>
          <w:numId w:val="33"/>
        </w:numPr>
        <w:spacing w:after="0"/>
        <w:rPr>
          <w:rFonts w:ascii="Calibri" w:hAnsi="Calibri" w:cs="Calibri"/>
          <w:i/>
          <w:color w:val="000000"/>
          <w:sz w:val="18"/>
          <w:lang w:eastAsia="zh-CN"/>
        </w:rPr>
      </w:pPr>
      <w:r w:rsidRPr="00CC172A">
        <w:rPr>
          <w:rFonts w:ascii="Calibri" w:hAnsi="Calibri" w:cs="Calibri"/>
          <w:i/>
          <w:color w:val="000000"/>
          <w:sz w:val="18"/>
          <w:lang w:eastAsia="zh-CN"/>
        </w:rPr>
        <w:t>or SN allows to use the reject message as legacy (without new Cause).</w:t>
      </w:r>
    </w:p>
    <w:p w:rsidR="00CC172A" w:rsidRPr="00CC172A" w:rsidRDefault="00CC172A" w:rsidP="00CC172A">
      <w:pPr>
        <w:pStyle w:val="af5"/>
        <w:widowControl w:val="0"/>
        <w:numPr>
          <w:ilvl w:val="0"/>
          <w:numId w:val="30"/>
        </w:numPr>
        <w:spacing w:after="0"/>
        <w:rPr>
          <w:rFonts w:ascii="Calibri" w:hAnsi="Calibri" w:cs="Calibri"/>
          <w:i/>
          <w:color w:val="000000"/>
          <w:sz w:val="18"/>
          <w:lang w:eastAsia="zh-CN"/>
        </w:rPr>
      </w:pPr>
      <w:r w:rsidRPr="00CC172A">
        <w:rPr>
          <w:rFonts w:ascii="Calibri" w:hAnsi="Calibri" w:cs="Calibri"/>
          <w:i/>
          <w:color w:val="000000"/>
          <w:sz w:val="18"/>
          <w:lang w:eastAsia="zh-CN"/>
        </w:rPr>
        <w:t>Open issue 3: During UE context setup procedure, if the request of SCG (de)activation is rejected:</w:t>
      </w:r>
    </w:p>
    <w:p w:rsidR="00CC172A" w:rsidRPr="00CC172A" w:rsidRDefault="00CC172A" w:rsidP="00CC172A">
      <w:pPr>
        <w:pStyle w:val="af5"/>
        <w:widowControl w:val="0"/>
        <w:numPr>
          <w:ilvl w:val="0"/>
          <w:numId w:val="34"/>
        </w:numPr>
        <w:spacing w:after="0"/>
        <w:rPr>
          <w:rFonts w:ascii="Calibri" w:hAnsi="Calibri" w:cs="Calibri"/>
          <w:i/>
          <w:color w:val="000000"/>
          <w:sz w:val="18"/>
          <w:lang w:eastAsia="zh-CN"/>
        </w:rPr>
      </w:pPr>
      <w:r w:rsidRPr="00CC172A">
        <w:rPr>
          <w:rFonts w:ascii="Calibri" w:hAnsi="Calibri" w:cs="Calibri"/>
          <w:i/>
          <w:color w:val="000000"/>
          <w:sz w:val="18"/>
          <w:lang w:eastAsia="zh-CN"/>
        </w:rPr>
        <w:t>gNB-DU uses the response message including “SCG (de)activation” is sufficient;</w:t>
      </w:r>
    </w:p>
    <w:p w:rsidR="00CC172A" w:rsidRPr="00CC172A" w:rsidRDefault="00CC172A" w:rsidP="00CC172A">
      <w:pPr>
        <w:pStyle w:val="af5"/>
        <w:widowControl w:val="0"/>
        <w:numPr>
          <w:ilvl w:val="0"/>
          <w:numId w:val="34"/>
        </w:numPr>
        <w:spacing w:after="0"/>
        <w:rPr>
          <w:rFonts w:ascii="Calibri" w:hAnsi="Calibri" w:cs="Calibri"/>
          <w:i/>
          <w:color w:val="000000"/>
          <w:sz w:val="18"/>
          <w:lang w:eastAsia="zh-CN"/>
        </w:rPr>
      </w:pPr>
      <w:r w:rsidRPr="00CC172A">
        <w:rPr>
          <w:rFonts w:ascii="Calibri" w:hAnsi="Calibri" w:cs="Calibri"/>
          <w:i/>
          <w:color w:val="000000"/>
          <w:sz w:val="18"/>
          <w:lang w:eastAsia="zh-CN"/>
        </w:rPr>
        <w:t xml:space="preserve">or gNB-DU allows to use the reject message including new Cause value; </w:t>
      </w:r>
    </w:p>
    <w:p w:rsidR="00CC172A" w:rsidRPr="00CC172A" w:rsidRDefault="00CC172A" w:rsidP="00CC172A">
      <w:pPr>
        <w:pStyle w:val="af5"/>
        <w:widowControl w:val="0"/>
        <w:numPr>
          <w:ilvl w:val="0"/>
          <w:numId w:val="34"/>
        </w:numPr>
        <w:spacing w:after="0"/>
        <w:rPr>
          <w:rFonts w:ascii="Calibri" w:hAnsi="Calibri" w:cs="Calibri"/>
          <w:i/>
          <w:color w:val="000000"/>
          <w:sz w:val="18"/>
          <w:lang w:eastAsia="zh-CN"/>
        </w:rPr>
      </w:pPr>
      <w:r w:rsidRPr="00CC172A">
        <w:rPr>
          <w:rFonts w:ascii="Calibri" w:hAnsi="Calibri" w:cs="Calibri"/>
          <w:i/>
          <w:color w:val="000000"/>
          <w:sz w:val="18"/>
          <w:lang w:eastAsia="zh-CN"/>
        </w:rPr>
        <w:t>or gNB-DU allows to use the reject message as legacy (without new Cause).</w:t>
      </w:r>
    </w:p>
    <w:p w:rsidR="00CC172A" w:rsidRPr="00CC172A" w:rsidRDefault="00CC172A" w:rsidP="00CC172A">
      <w:pPr>
        <w:pStyle w:val="af5"/>
        <w:widowControl w:val="0"/>
        <w:numPr>
          <w:ilvl w:val="0"/>
          <w:numId w:val="30"/>
        </w:numPr>
        <w:spacing w:after="0"/>
        <w:rPr>
          <w:rFonts w:ascii="Calibri" w:hAnsi="Calibri" w:cs="Calibri"/>
          <w:i/>
          <w:color w:val="000000"/>
          <w:sz w:val="18"/>
          <w:lang w:eastAsia="zh-CN"/>
        </w:rPr>
      </w:pPr>
      <w:r w:rsidRPr="00CC172A">
        <w:rPr>
          <w:rFonts w:ascii="Calibri" w:hAnsi="Calibri" w:cs="Calibri"/>
          <w:i/>
          <w:color w:val="000000"/>
          <w:sz w:val="18"/>
          <w:lang w:eastAsia="zh-CN"/>
        </w:rPr>
        <w:t>Open issue 4: During UE Context Modification procedure, if the request of SCG (de)activation is rejected:</w:t>
      </w:r>
    </w:p>
    <w:p w:rsidR="00CC172A" w:rsidRPr="00CC172A" w:rsidRDefault="00CC172A" w:rsidP="00CC172A">
      <w:pPr>
        <w:pStyle w:val="af5"/>
        <w:widowControl w:val="0"/>
        <w:numPr>
          <w:ilvl w:val="0"/>
          <w:numId w:val="35"/>
        </w:numPr>
        <w:spacing w:after="0"/>
        <w:rPr>
          <w:rFonts w:ascii="Calibri" w:hAnsi="Calibri" w:cs="Calibri"/>
          <w:i/>
          <w:color w:val="000000"/>
          <w:sz w:val="18"/>
          <w:lang w:eastAsia="zh-CN"/>
        </w:rPr>
      </w:pPr>
      <w:r w:rsidRPr="00CC172A">
        <w:rPr>
          <w:rFonts w:ascii="Calibri" w:hAnsi="Calibri" w:cs="Calibri"/>
          <w:i/>
          <w:color w:val="000000"/>
          <w:sz w:val="18"/>
          <w:lang w:eastAsia="zh-CN"/>
        </w:rPr>
        <w:t>gNB-DU uses the response message including “SCG (de)activation” is sufficient;</w:t>
      </w:r>
    </w:p>
    <w:p w:rsidR="00CC172A" w:rsidRPr="00CC172A" w:rsidRDefault="00CC172A" w:rsidP="00CC172A">
      <w:pPr>
        <w:pStyle w:val="af5"/>
        <w:widowControl w:val="0"/>
        <w:numPr>
          <w:ilvl w:val="0"/>
          <w:numId w:val="35"/>
        </w:numPr>
        <w:spacing w:after="0"/>
        <w:rPr>
          <w:rFonts w:ascii="Calibri" w:hAnsi="Calibri" w:cs="Calibri"/>
          <w:i/>
          <w:color w:val="000000"/>
          <w:sz w:val="18"/>
          <w:lang w:eastAsia="zh-CN"/>
        </w:rPr>
      </w:pPr>
      <w:r w:rsidRPr="00CC172A">
        <w:rPr>
          <w:rFonts w:ascii="Calibri" w:hAnsi="Calibri" w:cs="Calibri"/>
          <w:i/>
          <w:color w:val="000000"/>
          <w:sz w:val="18"/>
          <w:lang w:eastAsia="zh-CN"/>
        </w:rPr>
        <w:t xml:space="preserve">or gNB-DU allows to use the reject message including new Cause value; </w:t>
      </w:r>
    </w:p>
    <w:p w:rsidR="00CC172A" w:rsidRPr="00CC172A" w:rsidRDefault="00CC172A" w:rsidP="00CC172A">
      <w:pPr>
        <w:pStyle w:val="af5"/>
        <w:widowControl w:val="0"/>
        <w:numPr>
          <w:ilvl w:val="0"/>
          <w:numId w:val="35"/>
        </w:numPr>
        <w:spacing w:after="0"/>
        <w:rPr>
          <w:rFonts w:ascii="Calibri" w:hAnsi="Calibri" w:cs="Calibri"/>
          <w:i/>
          <w:color w:val="000000"/>
          <w:sz w:val="18"/>
          <w:lang w:eastAsia="zh-CN"/>
        </w:rPr>
      </w:pPr>
      <w:r w:rsidRPr="00CC172A">
        <w:rPr>
          <w:rFonts w:ascii="Calibri" w:hAnsi="Calibri" w:cs="Calibri"/>
          <w:i/>
          <w:color w:val="000000"/>
          <w:sz w:val="18"/>
          <w:lang w:eastAsia="zh-CN"/>
        </w:rPr>
        <w:t>or gNB-DU allows to use the reject message as legacy (without new Cause).</w:t>
      </w:r>
    </w:p>
    <w:p w:rsidR="00CC172A" w:rsidRPr="00CC172A" w:rsidRDefault="00CC172A" w:rsidP="00CC172A">
      <w:pPr>
        <w:pStyle w:val="af5"/>
        <w:widowControl w:val="0"/>
        <w:numPr>
          <w:ilvl w:val="0"/>
          <w:numId w:val="30"/>
        </w:numPr>
        <w:spacing w:after="0"/>
        <w:rPr>
          <w:rFonts w:ascii="Calibri" w:hAnsi="Calibri" w:cs="Calibri"/>
          <w:i/>
          <w:color w:val="000000"/>
          <w:sz w:val="18"/>
          <w:lang w:eastAsia="zh-CN"/>
        </w:rPr>
      </w:pPr>
      <w:r w:rsidRPr="00CC172A">
        <w:rPr>
          <w:rFonts w:ascii="Calibri" w:hAnsi="Calibri" w:cs="Calibri"/>
          <w:i/>
          <w:color w:val="000000"/>
          <w:sz w:val="18"/>
          <w:lang w:eastAsia="zh-CN"/>
        </w:rPr>
        <w:t xml:space="preserve">Open issue 5: Whether E1AP shall be enhanced to support of SCG (de)activation, if included, the Bearer Context Setup procedure enhancement shall be aligned with X2/Xn/F1AP. </w:t>
      </w:r>
    </w:p>
    <w:p w:rsidR="00CC172A" w:rsidRDefault="00CC172A" w:rsidP="00CC172A">
      <w:pPr>
        <w:pStyle w:val="af5"/>
        <w:widowControl w:val="0"/>
        <w:numPr>
          <w:ilvl w:val="0"/>
          <w:numId w:val="30"/>
        </w:numPr>
        <w:spacing w:after="0"/>
        <w:rPr>
          <w:rFonts w:ascii="Calibri" w:hAnsi="Calibri" w:cs="Calibri"/>
          <w:i/>
          <w:color w:val="000000"/>
          <w:sz w:val="18"/>
          <w:lang w:eastAsia="zh-CN"/>
        </w:rPr>
      </w:pPr>
      <w:r w:rsidRPr="00CC172A">
        <w:rPr>
          <w:rFonts w:ascii="Calibri" w:hAnsi="Calibri" w:cs="Calibri"/>
          <w:i/>
          <w:color w:val="000000"/>
          <w:sz w:val="18"/>
          <w:lang w:eastAsia="zh-CN"/>
        </w:rPr>
        <w:t>Open issue 6: Whether E1AP shall be enhanced to support of SCG (de)activation, if included, the Bearer Context Modification enhancement shall be aligned with X2/Xn/F1AP.</w:t>
      </w:r>
    </w:p>
    <w:p w:rsidR="001F79E6" w:rsidRPr="00CC172A" w:rsidRDefault="001F79E6" w:rsidP="001F79E6">
      <w:pPr>
        <w:pStyle w:val="af5"/>
        <w:widowControl w:val="0"/>
        <w:numPr>
          <w:ilvl w:val="0"/>
          <w:numId w:val="30"/>
        </w:numPr>
        <w:spacing w:after="0"/>
        <w:rPr>
          <w:rFonts w:ascii="Calibri" w:hAnsi="Calibri" w:cs="Calibri"/>
          <w:i/>
          <w:color w:val="000000"/>
          <w:sz w:val="18"/>
          <w:lang w:eastAsia="zh-CN"/>
        </w:rPr>
      </w:pPr>
      <w:r w:rsidRPr="001F79E6">
        <w:rPr>
          <w:rFonts w:ascii="Calibri" w:hAnsi="Calibri" w:cs="Calibri"/>
          <w:i/>
          <w:color w:val="000000"/>
          <w:sz w:val="18"/>
          <w:lang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rsidR="00661EF9" w:rsidRDefault="00661EF9" w:rsidP="00991351">
      <w:pPr>
        <w:pStyle w:val="B1"/>
        <w:ind w:left="0" w:firstLine="0"/>
        <w:rPr>
          <w:rFonts w:eastAsiaTheme="minorEastAsia"/>
          <w:b/>
          <w:sz w:val="24"/>
          <w:szCs w:val="24"/>
          <w:lang w:eastAsia="ko-KR"/>
        </w:rPr>
      </w:pPr>
    </w:p>
    <w:p w:rsidR="00FC30C1" w:rsidRPr="00661EF9" w:rsidRDefault="00FC30C1" w:rsidP="00991351">
      <w:pPr>
        <w:pStyle w:val="B1"/>
        <w:ind w:left="0" w:firstLine="0"/>
        <w:rPr>
          <w:rFonts w:eastAsiaTheme="minorEastAsia"/>
          <w:b/>
          <w:sz w:val="24"/>
          <w:szCs w:val="24"/>
          <w:lang w:eastAsia="ko-KR"/>
        </w:rPr>
      </w:pPr>
    </w:p>
    <w:p w:rsidR="00B20328" w:rsidRPr="0091413F" w:rsidRDefault="00B20328" w:rsidP="0091413F">
      <w:pPr>
        <w:pStyle w:val="af5"/>
        <w:numPr>
          <w:ilvl w:val="0"/>
          <w:numId w:val="37"/>
        </w:numPr>
        <w:rPr>
          <w:rFonts w:eastAsiaTheme="minorEastAsia"/>
          <w:b/>
          <w:sz w:val="24"/>
          <w:szCs w:val="24"/>
          <w:lang w:val="x-none" w:eastAsia="ko-KR"/>
        </w:rPr>
      </w:pPr>
      <w:r w:rsidRPr="0091413F">
        <w:rPr>
          <w:rFonts w:eastAsiaTheme="minorEastAsia"/>
          <w:b/>
          <w:sz w:val="24"/>
          <w:szCs w:val="24"/>
          <w:lang w:eastAsia="ko-KR"/>
        </w:rPr>
        <w:t>Add a new IE in the SN addition request message to indicate at least the de-activation, while the detail code of this new IE is FFS</w:t>
      </w:r>
      <w:r w:rsidR="0091413F" w:rsidRPr="0091413F">
        <w:rPr>
          <w:rFonts w:eastAsiaTheme="minorEastAsia"/>
          <w:b/>
          <w:sz w:val="24"/>
          <w:szCs w:val="24"/>
          <w:lang w:eastAsia="ko-KR"/>
        </w:rPr>
        <w:t xml:space="preserve">; </w:t>
      </w:r>
      <w:r w:rsidR="0091413F" w:rsidRPr="0091413F">
        <w:rPr>
          <w:rFonts w:eastAsiaTheme="minorEastAsia"/>
          <w:b/>
          <w:sz w:val="24"/>
          <w:szCs w:val="24"/>
          <w:lang w:val="x-none" w:eastAsia="ko-KR"/>
        </w:rPr>
        <w:t>Add a new IE in the SN addition response message to indicate at least the de-activation result, while the detail code of this new IE is FFS.</w:t>
      </w:r>
    </w:p>
    <w:p w:rsidR="00B20328" w:rsidRDefault="00B0430F" w:rsidP="00B20328">
      <w:pPr>
        <w:pStyle w:val="B1"/>
        <w:ind w:left="0" w:firstLine="0"/>
        <w:rPr>
          <w:rFonts w:eastAsiaTheme="minorEastAsia"/>
          <w:lang w:val="en-GB" w:eastAsia="ko-KR"/>
        </w:rPr>
      </w:pPr>
      <w:r>
        <w:rPr>
          <w:rFonts w:eastAsiaTheme="minorEastAsia"/>
          <w:lang w:eastAsia="ko-KR"/>
        </w:rPr>
        <w:lastRenderedPageBreak/>
        <w:t xml:space="preserve">The detailed code of the new IE in </w:t>
      </w:r>
      <w:r w:rsidRPr="00B0430F">
        <w:rPr>
          <w:rFonts w:eastAsiaTheme="minorEastAsia"/>
          <w:lang w:eastAsia="ko-KR"/>
        </w:rPr>
        <w:t>SN addition request</w:t>
      </w:r>
      <w:r w:rsidR="0057596A">
        <w:rPr>
          <w:rFonts w:eastAsiaTheme="minorEastAsia"/>
          <w:lang w:eastAsia="ko-KR"/>
        </w:rPr>
        <w:t xml:space="preserve"> or response</w:t>
      </w:r>
      <w:r w:rsidRPr="00B0430F">
        <w:rPr>
          <w:rFonts w:eastAsiaTheme="minorEastAsia"/>
          <w:lang w:eastAsia="ko-KR"/>
        </w:rPr>
        <w:t xml:space="preserve"> message </w:t>
      </w:r>
      <w:r>
        <w:rPr>
          <w:rFonts w:eastAsiaTheme="minorEastAsia"/>
          <w:lang w:eastAsia="ko-KR"/>
        </w:rPr>
        <w:t xml:space="preserve">is FFS. </w:t>
      </w:r>
      <w:r w:rsidR="00CD103A">
        <w:rPr>
          <w:rFonts w:eastAsiaTheme="minorEastAsia"/>
          <w:lang w:eastAsia="ko-KR"/>
        </w:rPr>
        <w:t xml:space="preserve">There was proposal to add the activation code point as well. </w:t>
      </w:r>
      <w:r w:rsidR="00A54F34">
        <w:rPr>
          <w:rFonts w:eastAsiaTheme="minorEastAsia"/>
          <w:lang w:eastAsia="ko-KR"/>
        </w:rPr>
        <w:t>However, it seems like a waste of signaling for SN A</w:t>
      </w:r>
      <w:r w:rsidR="00A54F34" w:rsidRPr="00B0430F">
        <w:rPr>
          <w:rFonts w:eastAsiaTheme="minorEastAsia"/>
          <w:lang w:eastAsia="ko-KR"/>
        </w:rPr>
        <w:t>ddition</w:t>
      </w:r>
      <w:r w:rsidR="00A54F34">
        <w:rPr>
          <w:rFonts w:eastAsiaTheme="minorEastAsia"/>
          <w:lang w:eastAsia="ko-KR"/>
        </w:rPr>
        <w:t xml:space="preserve">. Based on legacy, the SCG should be activated by default when the SN Addition is triggered. If this code point is added, it is not friendly to legacy specification. </w:t>
      </w:r>
    </w:p>
    <w:p w:rsidR="00B20328" w:rsidRDefault="00B20328" w:rsidP="00B20328">
      <w:pPr>
        <w:pStyle w:val="B1"/>
        <w:ind w:left="0" w:firstLine="0"/>
        <w:rPr>
          <w:rFonts w:eastAsiaTheme="minorEastAsia"/>
          <w:lang w:eastAsia="ko-KR"/>
        </w:rPr>
      </w:pPr>
      <w:r>
        <w:rPr>
          <w:rFonts w:eastAsia="맑은 고딕"/>
          <w:b/>
          <w:lang w:eastAsia="ko-KR"/>
        </w:rPr>
        <w:t>Proposal 1)</w:t>
      </w:r>
      <w:r w:rsidR="00A54F34">
        <w:rPr>
          <w:rFonts w:eastAsia="맑은 고딕"/>
          <w:b/>
          <w:lang w:eastAsia="ko-KR"/>
        </w:rPr>
        <w:t xml:space="preserve"> To </w:t>
      </w:r>
      <w:r w:rsidR="00A54F34" w:rsidRPr="00A54F34">
        <w:rPr>
          <w:rFonts w:eastAsia="맑은 고딕"/>
          <w:b/>
          <w:lang w:eastAsia="ko-KR"/>
        </w:rPr>
        <w:t xml:space="preserve">Add a new IE in the SN addition request message to indicate </w:t>
      </w:r>
      <w:r w:rsidR="00A54F34">
        <w:rPr>
          <w:rFonts w:eastAsia="맑은 고딕"/>
          <w:b/>
          <w:lang w:eastAsia="ko-KR"/>
        </w:rPr>
        <w:t>only</w:t>
      </w:r>
      <w:r w:rsidR="00A54F34" w:rsidRPr="00A54F34">
        <w:rPr>
          <w:rFonts w:eastAsia="맑은 고딕"/>
          <w:b/>
          <w:lang w:eastAsia="ko-KR"/>
        </w:rPr>
        <w:t xml:space="preserve"> the de-activation, </w:t>
      </w:r>
      <w:r w:rsidR="00A54F34">
        <w:rPr>
          <w:rFonts w:eastAsia="맑은 고딕"/>
          <w:b/>
          <w:lang w:eastAsia="ko-KR"/>
        </w:rPr>
        <w:t>i.e., only one</w:t>
      </w:r>
      <w:r w:rsidR="00A54F34" w:rsidRPr="00A54F34">
        <w:rPr>
          <w:rFonts w:eastAsia="맑은 고딕"/>
          <w:b/>
          <w:lang w:eastAsia="ko-KR"/>
        </w:rPr>
        <w:t xml:space="preserve"> code</w:t>
      </w:r>
      <w:r w:rsidR="00A54F34">
        <w:rPr>
          <w:rFonts w:eastAsia="맑은 고딕"/>
          <w:b/>
          <w:lang w:eastAsia="ko-KR"/>
        </w:rPr>
        <w:t xml:space="preserve"> point “SCG Inactive” is added.  </w:t>
      </w:r>
    </w:p>
    <w:p w:rsidR="00B20328" w:rsidRDefault="00B20328" w:rsidP="00661EF9">
      <w:pPr>
        <w:pStyle w:val="B1"/>
        <w:ind w:left="0" w:firstLine="0"/>
        <w:rPr>
          <w:rFonts w:eastAsiaTheme="minorEastAsia"/>
          <w:b/>
          <w:sz w:val="24"/>
          <w:szCs w:val="24"/>
          <w:lang w:eastAsia="ko-KR"/>
        </w:rPr>
      </w:pPr>
    </w:p>
    <w:p w:rsidR="00BE1625" w:rsidRPr="007C7005" w:rsidRDefault="007C7005" w:rsidP="006B03DC">
      <w:pPr>
        <w:pStyle w:val="af5"/>
        <w:numPr>
          <w:ilvl w:val="0"/>
          <w:numId w:val="37"/>
        </w:numPr>
        <w:rPr>
          <w:rFonts w:eastAsiaTheme="minorEastAsia"/>
          <w:b/>
          <w:sz w:val="24"/>
          <w:szCs w:val="24"/>
          <w:lang w:val="x-none" w:eastAsia="ko-KR"/>
        </w:rPr>
      </w:pPr>
      <w:r w:rsidRPr="007C7005">
        <w:rPr>
          <w:rFonts w:eastAsiaTheme="minorEastAsia"/>
          <w:b/>
          <w:sz w:val="24"/>
          <w:szCs w:val="24"/>
          <w:lang w:val="x-none" w:eastAsia="ko-KR"/>
        </w:rPr>
        <w:t>Add a new IE in the UE context setup request message to indicate at least the de-activation, while the detail code of this new IE is FFS. Add a new IE in the UE context setup response message to indicate at least the de-activation result, while the detail code of this new IE is FFS</w:t>
      </w:r>
      <w:r w:rsidR="00BE1625" w:rsidRPr="007C7005">
        <w:rPr>
          <w:rFonts w:eastAsiaTheme="minorEastAsia"/>
          <w:b/>
          <w:sz w:val="24"/>
          <w:szCs w:val="24"/>
          <w:lang w:val="x-none" w:eastAsia="ko-KR"/>
        </w:rPr>
        <w:t>.</w:t>
      </w:r>
    </w:p>
    <w:p w:rsidR="00BE1625" w:rsidRDefault="00BE1625" w:rsidP="00BE1625">
      <w:pPr>
        <w:pStyle w:val="B1"/>
        <w:ind w:left="0" w:firstLine="0"/>
        <w:rPr>
          <w:rFonts w:eastAsiaTheme="minorEastAsia"/>
          <w:lang w:val="en-GB" w:eastAsia="ko-KR"/>
        </w:rPr>
      </w:pPr>
      <w:r>
        <w:rPr>
          <w:rFonts w:eastAsiaTheme="minorEastAsia"/>
          <w:lang w:eastAsia="ko-KR"/>
        </w:rPr>
        <w:t xml:space="preserve">The detailed code of the new IE in </w:t>
      </w:r>
      <w:r w:rsidR="00C15E92" w:rsidRPr="00C15E92">
        <w:rPr>
          <w:rFonts w:eastAsiaTheme="minorEastAsia"/>
          <w:lang w:eastAsia="ko-KR"/>
        </w:rPr>
        <w:t>UE context setup request</w:t>
      </w:r>
      <w:r>
        <w:rPr>
          <w:rFonts w:eastAsiaTheme="minorEastAsia"/>
          <w:lang w:eastAsia="ko-KR"/>
        </w:rPr>
        <w:t xml:space="preserve"> or response</w:t>
      </w:r>
      <w:r w:rsidRPr="00B0430F">
        <w:rPr>
          <w:rFonts w:eastAsiaTheme="minorEastAsia"/>
          <w:lang w:eastAsia="ko-KR"/>
        </w:rPr>
        <w:t xml:space="preserve"> message </w:t>
      </w:r>
      <w:r>
        <w:rPr>
          <w:rFonts w:eastAsiaTheme="minorEastAsia"/>
          <w:lang w:eastAsia="ko-KR"/>
        </w:rPr>
        <w:t xml:space="preserve">is FFS. </w:t>
      </w:r>
      <w:r w:rsidR="00C15E92">
        <w:rPr>
          <w:rFonts w:eastAsiaTheme="minorEastAsia"/>
          <w:lang w:eastAsia="ko-KR"/>
        </w:rPr>
        <w:t>Like the previous issue, t</w:t>
      </w:r>
      <w:r>
        <w:rPr>
          <w:rFonts w:eastAsiaTheme="minorEastAsia"/>
          <w:lang w:eastAsia="ko-KR"/>
        </w:rPr>
        <w:t xml:space="preserve">here was proposal to add the activation code point as well. </w:t>
      </w:r>
      <w:r w:rsidR="00C15E92">
        <w:rPr>
          <w:rFonts w:eastAsiaTheme="minorEastAsia"/>
          <w:lang w:eastAsia="ko-KR"/>
        </w:rPr>
        <w:t xml:space="preserve">Similar reasons are valid for this issue. That is, </w:t>
      </w:r>
      <w:r>
        <w:rPr>
          <w:rFonts w:eastAsiaTheme="minorEastAsia"/>
          <w:lang w:eastAsia="ko-KR"/>
        </w:rPr>
        <w:t>it seems li</w:t>
      </w:r>
      <w:r w:rsidR="00C15E92">
        <w:rPr>
          <w:rFonts w:eastAsiaTheme="minorEastAsia"/>
          <w:lang w:eastAsia="ko-KR"/>
        </w:rPr>
        <w:t>ke a waste of F1 signaling</w:t>
      </w:r>
      <w:r>
        <w:rPr>
          <w:rFonts w:eastAsiaTheme="minorEastAsia"/>
          <w:lang w:eastAsia="ko-KR"/>
        </w:rPr>
        <w:t xml:space="preserve">. Based on legacy, the </w:t>
      </w:r>
      <w:r w:rsidR="00C15E92">
        <w:rPr>
          <w:rFonts w:eastAsiaTheme="minorEastAsia"/>
          <w:lang w:eastAsia="ko-KR"/>
        </w:rPr>
        <w:t>DU</w:t>
      </w:r>
      <w:r>
        <w:rPr>
          <w:rFonts w:eastAsiaTheme="minorEastAsia"/>
          <w:lang w:eastAsia="ko-KR"/>
        </w:rPr>
        <w:t xml:space="preserve"> should be activated by default when the </w:t>
      </w:r>
      <w:r w:rsidR="00C15E92" w:rsidRPr="00C15E92">
        <w:rPr>
          <w:rFonts w:eastAsiaTheme="minorEastAsia"/>
          <w:lang w:eastAsia="ko-KR"/>
        </w:rPr>
        <w:t xml:space="preserve">UE context setup </w:t>
      </w:r>
      <w:r w:rsidR="00C15E92">
        <w:rPr>
          <w:rFonts w:eastAsiaTheme="minorEastAsia"/>
          <w:lang w:eastAsia="ko-KR"/>
        </w:rPr>
        <w:t xml:space="preserve">procedure </w:t>
      </w:r>
      <w:r>
        <w:rPr>
          <w:rFonts w:eastAsiaTheme="minorEastAsia"/>
          <w:lang w:eastAsia="ko-KR"/>
        </w:rPr>
        <w:t xml:space="preserve">is triggered. If this code point is added, it is not friendly to legacy specification. </w:t>
      </w:r>
    </w:p>
    <w:p w:rsidR="00BE1625" w:rsidRDefault="00A96A1C" w:rsidP="00BE1625">
      <w:pPr>
        <w:pStyle w:val="B1"/>
        <w:ind w:left="0" w:firstLine="0"/>
        <w:rPr>
          <w:rFonts w:eastAsiaTheme="minorEastAsia"/>
          <w:lang w:eastAsia="ko-KR"/>
        </w:rPr>
      </w:pPr>
      <w:r>
        <w:rPr>
          <w:rFonts w:eastAsia="맑은 고딕"/>
          <w:b/>
          <w:lang w:eastAsia="ko-KR"/>
        </w:rPr>
        <w:t>Proposal 2</w:t>
      </w:r>
      <w:r w:rsidR="00BE1625">
        <w:rPr>
          <w:rFonts w:eastAsia="맑은 고딕"/>
          <w:b/>
          <w:lang w:eastAsia="ko-KR"/>
        </w:rPr>
        <w:t xml:space="preserve">) To </w:t>
      </w:r>
      <w:r w:rsidR="00BE1625" w:rsidRPr="00A54F34">
        <w:rPr>
          <w:rFonts w:eastAsia="맑은 고딕"/>
          <w:b/>
          <w:lang w:eastAsia="ko-KR"/>
        </w:rPr>
        <w:t xml:space="preserve">Add a new IE in the </w:t>
      </w:r>
      <w:r w:rsidR="00C15E92" w:rsidRPr="00C15E92">
        <w:rPr>
          <w:rFonts w:eastAsia="맑은 고딕"/>
          <w:b/>
          <w:lang w:eastAsia="ko-KR"/>
        </w:rPr>
        <w:t xml:space="preserve">UE context setup </w:t>
      </w:r>
      <w:r w:rsidR="00BE1625" w:rsidRPr="00A54F34">
        <w:rPr>
          <w:rFonts w:eastAsia="맑은 고딕"/>
          <w:b/>
          <w:lang w:eastAsia="ko-KR"/>
        </w:rPr>
        <w:t xml:space="preserve">message to indicate </w:t>
      </w:r>
      <w:r w:rsidR="00BE1625">
        <w:rPr>
          <w:rFonts w:eastAsia="맑은 고딕"/>
          <w:b/>
          <w:lang w:eastAsia="ko-KR"/>
        </w:rPr>
        <w:t>only</w:t>
      </w:r>
      <w:r w:rsidR="00BE1625" w:rsidRPr="00A54F34">
        <w:rPr>
          <w:rFonts w:eastAsia="맑은 고딕"/>
          <w:b/>
          <w:lang w:eastAsia="ko-KR"/>
        </w:rPr>
        <w:t xml:space="preserve"> the de-activation, </w:t>
      </w:r>
      <w:r w:rsidR="00BE1625">
        <w:rPr>
          <w:rFonts w:eastAsia="맑은 고딕"/>
          <w:b/>
          <w:lang w:eastAsia="ko-KR"/>
        </w:rPr>
        <w:t>i.e., only one</w:t>
      </w:r>
      <w:r w:rsidR="00BE1625" w:rsidRPr="00A54F34">
        <w:rPr>
          <w:rFonts w:eastAsia="맑은 고딕"/>
          <w:b/>
          <w:lang w:eastAsia="ko-KR"/>
        </w:rPr>
        <w:t xml:space="preserve"> code</w:t>
      </w:r>
      <w:r w:rsidR="00BE1625">
        <w:rPr>
          <w:rFonts w:eastAsia="맑은 고딕"/>
          <w:b/>
          <w:lang w:eastAsia="ko-KR"/>
        </w:rPr>
        <w:t xml:space="preserve"> point “SCG Inactive”</w:t>
      </w:r>
      <w:r w:rsidR="00EB181D">
        <w:rPr>
          <w:rFonts w:eastAsia="맑은 고딕"/>
          <w:b/>
          <w:lang w:eastAsia="ko-KR"/>
        </w:rPr>
        <w:t xml:space="preserve"> is added. </w:t>
      </w:r>
    </w:p>
    <w:p w:rsidR="00BE1625" w:rsidRPr="00C15E92" w:rsidRDefault="00BE1625" w:rsidP="00661EF9">
      <w:pPr>
        <w:pStyle w:val="B1"/>
        <w:ind w:left="0" w:firstLine="0"/>
        <w:rPr>
          <w:rFonts w:eastAsiaTheme="minorEastAsia"/>
          <w:b/>
          <w:sz w:val="24"/>
          <w:szCs w:val="24"/>
          <w:lang w:eastAsia="ko-KR"/>
        </w:rPr>
      </w:pPr>
    </w:p>
    <w:p w:rsidR="00661EF9" w:rsidRDefault="0023523A" w:rsidP="00A24768">
      <w:pPr>
        <w:pStyle w:val="af5"/>
        <w:numPr>
          <w:ilvl w:val="0"/>
          <w:numId w:val="37"/>
        </w:numPr>
        <w:rPr>
          <w:rFonts w:eastAsiaTheme="minorEastAsia"/>
          <w:b/>
          <w:sz w:val="24"/>
          <w:szCs w:val="24"/>
          <w:lang w:eastAsia="ko-KR"/>
        </w:rPr>
      </w:pPr>
      <w:r>
        <w:rPr>
          <w:rFonts w:eastAsiaTheme="minorEastAsia"/>
          <w:b/>
          <w:sz w:val="24"/>
          <w:szCs w:val="24"/>
          <w:lang w:eastAsia="ko-KR"/>
        </w:rPr>
        <w:t xml:space="preserve">Open </w:t>
      </w:r>
      <w:r w:rsidR="00661EF9" w:rsidRPr="00F77BFB">
        <w:rPr>
          <w:rFonts w:eastAsiaTheme="minorEastAsia" w:hint="eastAsia"/>
          <w:b/>
          <w:sz w:val="24"/>
          <w:szCs w:val="24"/>
          <w:lang w:eastAsia="ko-KR"/>
        </w:rPr>
        <w:t>Issue 1</w:t>
      </w:r>
      <w:r>
        <w:rPr>
          <w:rFonts w:eastAsiaTheme="minorEastAsia"/>
          <w:b/>
          <w:sz w:val="24"/>
          <w:szCs w:val="24"/>
          <w:lang w:eastAsia="ko-KR"/>
        </w:rPr>
        <w:t xml:space="preserve"> and Issue 2</w:t>
      </w:r>
      <w:r w:rsidR="00661EF9" w:rsidRPr="00F77BFB">
        <w:rPr>
          <w:rFonts w:eastAsiaTheme="minorEastAsia" w:hint="eastAsia"/>
          <w:b/>
          <w:sz w:val="24"/>
          <w:szCs w:val="24"/>
          <w:lang w:eastAsia="ko-KR"/>
        </w:rPr>
        <w:t>:</w:t>
      </w:r>
      <w:r w:rsidR="00072BCA">
        <w:rPr>
          <w:rFonts w:eastAsiaTheme="minorEastAsia"/>
          <w:b/>
          <w:sz w:val="24"/>
          <w:szCs w:val="24"/>
          <w:lang w:eastAsia="ko-KR"/>
        </w:rPr>
        <w:t xml:space="preserve"> </w:t>
      </w:r>
      <w:r w:rsidR="00072BCA" w:rsidRPr="00072BCA">
        <w:rPr>
          <w:rFonts w:eastAsiaTheme="minorEastAsia"/>
          <w:b/>
          <w:sz w:val="24"/>
          <w:szCs w:val="24"/>
          <w:lang w:eastAsia="ko-KR"/>
        </w:rPr>
        <w:t>During SN addition</w:t>
      </w:r>
      <w:r>
        <w:rPr>
          <w:rFonts w:eastAsiaTheme="minorEastAsia"/>
          <w:b/>
          <w:sz w:val="24"/>
          <w:szCs w:val="24"/>
          <w:lang w:eastAsia="ko-KR"/>
        </w:rPr>
        <w:t xml:space="preserve"> or modification</w:t>
      </w:r>
      <w:r w:rsidR="00072BCA" w:rsidRPr="00072BCA">
        <w:rPr>
          <w:rFonts w:eastAsiaTheme="minorEastAsia"/>
          <w:b/>
          <w:sz w:val="24"/>
          <w:szCs w:val="24"/>
          <w:lang w:eastAsia="ko-KR"/>
        </w:rPr>
        <w:t xml:space="preserve"> procedure, if the request of SCG (de)activation is rejected:</w:t>
      </w:r>
    </w:p>
    <w:p w:rsidR="00072BCA" w:rsidRPr="00072BCA" w:rsidRDefault="00072BCA" w:rsidP="00072BCA">
      <w:pPr>
        <w:pStyle w:val="af5"/>
        <w:widowControl w:val="0"/>
        <w:numPr>
          <w:ilvl w:val="0"/>
          <w:numId w:val="36"/>
        </w:numPr>
        <w:spacing w:after="0"/>
        <w:rPr>
          <w:rFonts w:eastAsiaTheme="minorEastAsia"/>
          <w:b/>
          <w:sz w:val="24"/>
          <w:szCs w:val="24"/>
          <w:lang w:val="x-none" w:eastAsia="ko-KR"/>
        </w:rPr>
      </w:pPr>
      <w:r w:rsidRPr="00072BCA">
        <w:rPr>
          <w:rFonts w:eastAsiaTheme="minorEastAsia"/>
          <w:b/>
          <w:sz w:val="24"/>
          <w:szCs w:val="24"/>
          <w:lang w:val="x-none" w:eastAsia="ko-KR"/>
        </w:rPr>
        <w:t>SN uses the response message including “SCG deactivation” result is sufficient;</w:t>
      </w:r>
    </w:p>
    <w:p w:rsidR="00072BCA" w:rsidRPr="00072BCA" w:rsidRDefault="00072BCA" w:rsidP="00072BCA">
      <w:pPr>
        <w:pStyle w:val="af5"/>
        <w:widowControl w:val="0"/>
        <w:numPr>
          <w:ilvl w:val="0"/>
          <w:numId w:val="36"/>
        </w:numPr>
        <w:spacing w:after="0"/>
        <w:rPr>
          <w:rFonts w:eastAsiaTheme="minorEastAsia"/>
          <w:b/>
          <w:sz w:val="24"/>
          <w:szCs w:val="24"/>
          <w:lang w:val="x-none" w:eastAsia="ko-KR"/>
        </w:rPr>
      </w:pPr>
      <w:r w:rsidRPr="00072BCA">
        <w:rPr>
          <w:rFonts w:eastAsiaTheme="minorEastAsia"/>
          <w:b/>
          <w:sz w:val="24"/>
          <w:szCs w:val="24"/>
          <w:lang w:val="x-none" w:eastAsia="ko-KR"/>
        </w:rPr>
        <w:t xml:space="preserve">or SN allows to use the reject message including new Cause value; </w:t>
      </w:r>
    </w:p>
    <w:p w:rsidR="00072BCA" w:rsidRPr="00072BCA" w:rsidRDefault="00072BCA" w:rsidP="00072BCA">
      <w:pPr>
        <w:pStyle w:val="af5"/>
        <w:widowControl w:val="0"/>
        <w:numPr>
          <w:ilvl w:val="0"/>
          <w:numId w:val="36"/>
        </w:numPr>
        <w:spacing w:after="0"/>
        <w:rPr>
          <w:rFonts w:eastAsiaTheme="minorEastAsia"/>
          <w:b/>
          <w:sz w:val="24"/>
          <w:szCs w:val="24"/>
          <w:lang w:val="x-none" w:eastAsia="ko-KR"/>
        </w:rPr>
      </w:pPr>
      <w:r w:rsidRPr="00072BCA">
        <w:rPr>
          <w:rFonts w:eastAsiaTheme="minorEastAsia"/>
          <w:b/>
          <w:sz w:val="24"/>
          <w:szCs w:val="24"/>
          <w:lang w:val="x-none" w:eastAsia="ko-KR"/>
        </w:rPr>
        <w:t>or SN allows to uses the reject message as legacy (without new Cause)</w:t>
      </w:r>
    </w:p>
    <w:p w:rsidR="00072BCA" w:rsidRPr="00072BCA" w:rsidRDefault="00072BCA" w:rsidP="00661EF9">
      <w:pPr>
        <w:pStyle w:val="B1"/>
        <w:ind w:left="0" w:firstLine="0"/>
        <w:rPr>
          <w:rFonts w:eastAsiaTheme="minorEastAsia"/>
          <w:b/>
          <w:sz w:val="24"/>
          <w:szCs w:val="24"/>
          <w:lang w:val="en-GB" w:eastAsia="ko-KR"/>
        </w:rPr>
      </w:pPr>
    </w:p>
    <w:p w:rsidR="00964948" w:rsidRDefault="00661EF9" w:rsidP="00661EF9">
      <w:pPr>
        <w:pStyle w:val="B1"/>
        <w:ind w:left="0" w:firstLine="0"/>
        <w:rPr>
          <w:rFonts w:eastAsiaTheme="minorEastAsia"/>
          <w:lang w:val="en-GB" w:eastAsia="ko-KR"/>
        </w:rPr>
      </w:pPr>
      <w:r>
        <w:rPr>
          <w:rFonts w:eastAsiaTheme="minorEastAsia"/>
          <w:lang w:val="en-GB" w:eastAsia="ko-KR"/>
        </w:rPr>
        <w:t>On how to reject it, there could be various scenarios. One scenario can be that MN would like to deactivate the SCG based on its decision, so it sends the SN modification procedure to SN. However, the packets may come from UPF direc</w:t>
      </w:r>
      <w:r w:rsidR="00B430F4">
        <w:rPr>
          <w:rFonts w:eastAsiaTheme="minorEastAsia"/>
          <w:lang w:val="en-GB" w:eastAsia="ko-KR"/>
        </w:rPr>
        <w:t xml:space="preserve">tly to SN at this time. SN can rejects the request from MN. A </w:t>
      </w:r>
      <w:r w:rsidR="00964948">
        <w:rPr>
          <w:rFonts w:eastAsiaTheme="minorEastAsia"/>
          <w:lang w:val="en-GB" w:eastAsia="ko-KR"/>
        </w:rPr>
        <w:t xml:space="preserve">new </w:t>
      </w:r>
      <w:r w:rsidR="00B430F4">
        <w:rPr>
          <w:rFonts w:eastAsiaTheme="minorEastAsia"/>
          <w:lang w:val="en-GB" w:eastAsia="ko-KR"/>
        </w:rPr>
        <w:t>cause value</w:t>
      </w:r>
      <w:r>
        <w:rPr>
          <w:rFonts w:eastAsiaTheme="minorEastAsia"/>
          <w:lang w:val="en-GB" w:eastAsia="ko-KR"/>
        </w:rPr>
        <w:t xml:space="preserve"> </w:t>
      </w:r>
      <w:r w:rsidR="00B430F4">
        <w:rPr>
          <w:rFonts w:eastAsiaTheme="minorEastAsia"/>
          <w:lang w:val="en-GB" w:eastAsia="ko-KR"/>
        </w:rPr>
        <w:t xml:space="preserve">can be </w:t>
      </w:r>
      <w:r w:rsidR="00964948">
        <w:rPr>
          <w:rFonts w:eastAsiaTheme="minorEastAsia"/>
          <w:lang w:val="en-GB" w:eastAsia="ko-KR"/>
        </w:rPr>
        <w:t xml:space="preserve">defined to reject it. </w:t>
      </w:r>
    </w:p>
    <w:p w:rsidR="00661EF9" w:rsidRDefault="00964948" w:rsidP="00661EF9">
      <w:pPr>
        <w:pStyle w:val="B1"/>
        <w:ind w:left="0" w:firstLine="0"/>
      </w:pPr>
      <w:r>
        <w:rPr>
          <w:rFonts w:eastAsiaTheme="minorEastAsia"/>
          <w:lang w:val="en-GB" w:eastAsia="ko-KR"/>
        </w:rPr>
        <w:t xml:space="preserve">Another scenario can be </w:t>
      </w:r>
      <w:r w:rsidR="007643C1">
        <w:rPr>
          <w:rFonts w:eastAsiaTheme="minorEastAsia"/>
          <w:lang w:val="en-GB" w:eastAsia="ko-KR"/>
        </w:rPr>
        <w:t xml:space="preserve">MN would like to activate the SCG based on its decision, so it sends the SN modification procedure to SN. However, </w:t>
      </w:r>
      <w:r w:rsidR="00B6488C">
        <w:t>i</w:t>
      </w:r>
      <w:r w:rsidR="00B6488C" w:rsidRPr="00FD0425">
        <w:t xml:space="preserve">f the </w:t>
      </w:r>
      <w:r w:rsidR="00B6488C" w:rsidRPr="00FD0425">
        <w:rPr>
          <w:lang w:eastAsia="zh-CN"/>
        </w:rPr>
        <w:t xml:space="preserve">SN </w:t>
      </w:r>
      <w:r w:rsidR="00B6488C" w:rsidRPr="00FD0425">
        <w:t>is not able to accept</w:t>
      </w:r>
      <w:r w:rsidR="00B6488C">
        <w:t xml:space="preserve"> it</w:t>
      </w:r>
      <w:r w:rsidR="00B6488C" w:rsidRPr="00FD0425">
        <w:t xml:space="preserve"> </w:t>
      </w:r>
      <w:r w:rsidR="00B6488C">
        <w:t>at this time due to its radio situation</w:t>
      </w:r>
      <w:r w:rsidR="00B6488C" w:rsidRPr="00FD0425">
        <w:t xml:space="preserve"> or a failure occurs</w:t>
      </w:r>
      <w:r w:rsidR="00B6488C">
        <w:t>, the SN sends the rejection message to MN with an appr</w:t>
      </w:r>
      <w:r w:rsidR="00C225D9">
        <w:t xml:space="preserve">opriate cause value. The existing cause value can be used in this case. </w:t>
      </w:r>
    </w:p>
    <w:p w:rsidR="00CB1390" w:rsidRDefault="00CB1390" w:rsidP="00661EF9">
      <w:pPr>
        <w:pStyle w:val="B1"/>
        <w:ind w:left="0" w:firstLine="0"/>
        <w:rPr>
          <w:rFonts w:eastAsiaTheme="minorEastAsia"/>
          <w:lang w:val="en-GB" w:eastAsia="ko-KR"/>
        </w:rPr>
      </w:pPr>
      <w:r>
        <w:t xml:space="preserve">There could be some difference for the SN Addition case and SN Modification case, but a new cause value should be defined. Depending on the use case, node can decide which cause value to use. </w:t>
      </w:r>
    </w:p>
    <w:p w:rsidR="00661EF9" w:rsidRDefault="00B423F4" w:rsidP="00661EF9">
      <w:pPr>
        <w:pStyle w:val="B1"/>
        <w:ind w:left="0" w:firstLine="0"/>
        <w:rPr>
          <w:rFonts w:eastAsiaTheme="minorEastAsia"/>
          <w:lang w:eastAsia="ko-KR"/>
        </w:rPr>
      </w:pPr>
      <w:r>
        <w:rPr>
          <w:rFonts w:eastAsia="맑은 고딕"/>
          <w:b/>
          <w:lang w:eastAsia="ko-KR"/>
        </w:rPr>
        <w:t>Proposal 3</w:t>
      </w:r>
      <w:r w:rsidR="00924B9F">
        <w:rPr>
          <w:rFonts w:eastAsia="맑은 고딕"/>
          <w:b/>
          <w:lang w:eastAsia="ko-KR"/>
        </w:rPr>
        <w:t>)</w:t>
      </w:r>
      <w:r w:rsidR="00E13C10">
        <w:rPr>
          <w:rFonts w:eastAsia="맑은 고딕"/>
          <w:b/>
          <w:lang w:eastAsia="ko-KR"/>
        </w:rPr>
        <w:t xml:space="preserve"> On how to reject </w:t>
      </w:r>
      <w:r w:rsidR="00E13C10" w:rsidRPr="00E13C10">
        <w:rPr>
          <w:rFonts w:eastAsia="맑은 고딕"/>
          <w:b/>
          <w:lang w:eastAsia="ko-KR"/>
        </w:rPr>
        <w:t xml:space="preserve">SCG (de)activation request after receiving SN </w:t>
      </w:r>
      <w:r w:rsidR="00CB1390">
        <w:rPr>
          <w:rFonts w:eastAsia="맑은 고딕"/>
          <w:b/>
          <w:lang w:eastAsia="ko-KR"/>
        </w:rPr>
        <w:t>addition/</w:t>
      </w:r>
      <w:r w:rsidR="00E13C10" w:rsidRPr="00E13C10">
        <w:rPr>
          <w:rFonts w:eastAsia="맑은 고딕"/>
          <w:b/>
          <w:lang w:eastAsia="ko-KR"/>
        </w:rPr>
        <w:t>modification request message</w:t>
      </w:r>
      <w:r w:rsidR="00E13C10">
        <w:rPr>
          <w:rFonts w:eastAsia="맑은 고딕"/>
          <w:b/>
          <w:lang w:eastAsia="ko-KR"/>
        </w:rPr>
        <w:t>, a new cause value or the existing one can be used depending on the use case.</w:t>
      </w:r>
      <w:r w:rsidR="00924B9F">
        <w:rPr>
          <w:rFonts w:eastAsia="맑은 고딕"/>
          <w:b/>
          <w:lang w:eastAsia="ko-KR"/>
        </w:rPr>
        <w:t xml:space="preserve"> </w:t>
      </w:r>
    </w:p>
    <w:p w:rsidR="00661EF9" w:rsidRDefault="00661EF9" w:rsidP="00991351">
      <w:pPr>
        <w:pStyle w:val="B1"/>
        <w:ind w:left="0" w:firstLine="0"/>
        <w:rPr>
          <w:rFonts w:eastAsiaTheme="minorEastAsia"/>
          <w:b/>
          <w:sz w:val="24"/>
          <w:szCs w:val="24"/>
          <w:lang w:val="en-GB" w:eastAsia="ko-KR"/>
        </w:rPr>
      </w:pPr>
    </w:p>
    <w:p w:rsidR="00277AED" w:rsidRDefault="00277AED" w:rsidP="00277AED">
      <w:pPr>
        <w:pStyle w:val="af5"/>
        <w:numPr>
          <w:ilvl w:val="0"/>
          <w:numId w:val="37"/>
        </w:numPr>
        <w:rPr>
          <w:rFonts w:eastAsiaTheme="minorEastAsia"/>
          <w:b/>
          <w:sz w:val="24"/>
          <w:szCs w:val="24"/>
          <w:lang w:eastAsia="ko-KR"/>
        </w:rPr>
      </w:pPr>
      <w:r>
        <w:rPr>
          <w:rFonts w:eastAsiaTheme="minorEastAsia"/>
          <w:b/>
          <w:sz w:val="24"/>
          <w:szCs w:val="24"/>
          <w:lang w:eastAsia="ko-KR"/>
        </w:rPr>
        <w:t xml:space="preserve">Open </w:t>
      </w:r>
      <w:r w:rsidRPr="00F77BFB">
        <w:rPr>
          <w:rFonts w:eastAsiaTheme="minorEastAsia" w:hint="eastAsia"/>
          <w:b/>
          <w:sz w:val="24"/>
          <w:szCs w:val="24"/>
          <w:lang w:eastAsia="ko-KR"/>
        </w:rPr>
        <w:t xml:space="preserve">Issue </w:t>
      </w:r>
      <w:r>
        <w:rPr>
          <w:rFonts w:eastAsiaTheme="minorEastAsia"/>
          <w:b/>
          <w:sz w:val="24"/>
          <w:szCs w:val="24"/>
          <w:lang w:eastAsia="ko-KR"/>
        </w:rPr>
        <w:t>3 and Issue 4</w:t>
      </w:r>
      <w:r w:rsidRPr="00F77BFB">
        <w:rPr>
          <w:rFonts w:eastAsiaTheme="minorEastAsia" w:hint="eastAsia"/>
          <w:b/>
          <w:sz w:val="24"/>
          <w:szCs w:val="24"/>
          <w:lang w:eastAsia="ko-KR"/>
        </w:rPr>
        <w:t>:</w:t>
      </w:r>
      <w:r w:rsidRPr="00277AED">
        <w:t xml:space="preserve"> </w:t>
      </w:r>
      <w:r w:rsidRPr="00277AED">
        <w:rPr>
          <w:rFonts w:eastAsiaTheme="minorEastAsia"/>
          <w:b/>
          <w:sz w:val="24"/>
          <w:szCs w:val="24"/>
          <w:lang w:eastAsia="ko-KR"/>
        </w:rPr>
        <w:t>During UE context setup</w:t>
      </w:r>
      <w:r>
        <w:rPr>
          <w:rFonts w:eastAsiaTheme="minorEastAsia"/>
          <w:b/>
          <w:sz w:val="24"/>
          <w:szCs w:val="24"/>
          <w:lang w:eastAsia="ko-KR"/>
        </w:rPr>
        <w:t xml:space="preserve"> or modification</w:t>
      </w:r>
      <w:r w:rsidRPr="00277AED">
        <w:rPr>
          <w:rFonts w:eastAsiaTheme="minorEastAsia"/>
          <w:b/>
          <w:sz w:val="24"/>
          <w:szCs w:val="24"/>
          <w:lang w:eastAsia="ko-KR"/>
        </w:rPr>
        <w:t xml:space="preserve"> procedure, if the request of SCG (de)activation is rejected</w:t>
      </w:r>
      <w:r w:rsidRPr="00072BCA">
        <w:rPr>
          <w:rFonts w:eastAsiaTheme="minorEastAsia"/>
          <w:b/>
          <w:sz w:val="24"/>
          <w:szCs w:val="24"/>
          <w:lang w:eastAsia="ko-KR"/>
        </w:rPr>
        <w:t>:</w:t>
      </w:r>
    </w:p>
    <w:p w:rsidR="00277AED" w:rsidRPr="00072BCA" w:rsidRDefault="00277AED" w:rsidP="004375C5">
      <w:pPr>
        <w:pStyle w:val="af5"/>
        <w:widowControl w:val="0"/>
        <w:numPr>
          <w:ilvl w:val="0"/>
          <w:numId w:val="38"/>
        </w:numPr>
        <w:spacing w:after="0"/>
        <w:rPr>
          <w:rFonts w:eastAsiaTheme="minorEastAsia"/>
          <w:b/>
          <w:sz w:val="24"/>
          <w:szCs w:val="24"/>
          <w:lang w:val="x-none" w:eastAsia="ko-KR"/>
        </w:rPr>
      </w:pPr>
      <w:r w:rsidRPr="00072BCA">
        <w:rPr>
          <w:rFonts w:eastAsiaTheme="minorEastAsia"/>
          <w:b/>
          <w:sz w:val="24"/>
          <w:szCs w:val="24"/>
          <w:lang w:val="x-none" w:eastAsia="ko-KR"/>
        </w:rPr>
        <w:t>SN uses the response message including “SCG deactivation” result is sufficient;</w:t>
      </w:r>
    </w:p>
    <w:p w:rsidR="00277AED" w:rsidRPr="00072BCA" w:rsidRDefault="00277AED" w:rsidP="004375C5">
      <w:pPr>
        <w:pStyle w:val="af5"/>
        <w:widowControl w:val="0"/>
        <w:numPr>
          <w:ilvl w:val="0"/>
          <w:numId w:val="38"/>
        </w:numPr>
        <w:spacing w:after="0"/>
        <w:rPr>
          <w:rFonts w:eastAsiaTheme="minorEastAsia"/>
          <w:b/>
          <w:sz w:val="24"/>
          <w:szCs w:val="24"/>
          <w:lang w:val="x-none" w:eastAsia="ko-KR"/>
        </w:rPr>
      </w:pPr>
      <w:r w:rsidRPr="00072BCA">
        <w:rPr>
          <w:rFonts w:eastAsiaTheme="minorEastAsia"/>
          <w:b/>
          <w:sz w:val="24"/>
          <w:szCs w:val="24"/>
          <w:lang w:val="x-none" w:eastAsia="ko-KR"/>
        </w:rPr>
        <w:t xml:space="preserve">or SN allows to use the reject message including new Cause value; </w:t>
      </w:r>
    </w:p>
    <w:p w:rsidR="00277AED" w:rsidRPr="00072BCA" w:rsidRDefault="00277AED" w:rsidP="004375C5">
      <w:pPr>
        <w:pStyle w:val="af5"/>
        <w:widowControl w:val="0"/>
        <w:numPr>
          <w:ilvl w:val="0"/>
          <w:numId w:val="38"/>
        </w:numPr>
        <w:spacing w:after="0"/>
        <w:rPr>
          <w:rFonts w:eastAsiaTheme="minorEastAsia"/>
          <w:b/>
          <w:sz w:val="24"/>
          <w:szCs w:val="24"/>
          <w:lang w:val="x-none" w:eastAsia="ko-KR"/>
        </w:rPr>
      </w:pPr>
      <w:r w:rsidRPr="00072BCA">
        <w:rPr>
          <w:rFonts w:eastAsiaTheme="minorEastAsia"/>
          <w:b/>
          <w:sz w:val="24"/>
          <w:szCs w:val="24"/>
          <w:lang w:val="x-none" w:eastAsia="ko-KR"/>
        </w:rPr>
        <w:t>or SN allows to uses the reject message as legacy (without new Cause)</w:t>
      </w:r>
    </w:p>
    <w:p w:rsidR="00277AED" w:rsidRPr="00277AED" w:rsidRDefault="00277AED" w:rsidP="00991351">
      <w:pPr>
        <w:pStyle w:val="B1"/>
        <w:ind w:left="0" w:firstLine="0"/>
        <w:rPr>
          <w:rFonts w:eastAsiaTheme="minorEastAsia"/>
          <w:b/>
          <w:sz w:val="24"/>
          <w:szCs w:val="24"/>
          <w:lang w:eastAsia="ko-KR"/>
        </w:rPr>
      </w:pPr>
    </w:p>
    <w:p w:rsidR="00277AED" w:rsidRDefault="00277AED" w:rsidP="00277AED">
      <w:pPr>
        <w:pStyle w:val="B1"/>
        <w:ind w:left="0" w:firstLine="0"/>
        <w:rPr>
          <w:rFonts w:eastAsiaTheme="minorEastAsia"/>
          <w:lang w:val="en-GB" w:eastAsia="ko-KR"/>
        </w:rPr>
      </w:pPr>
      <w:r>
        <w:t xml:space="preserve">This issue is similar to the previous one. A new cause value should be defined. Depending on the use case, node can decide which cause value to use. </w:t>
      </w:r>
    </w:p>
    <w:p w:rsidR="00277AED" w:rsidRDefault="00277AED" w:rsidP="00277AED">
      <w:pPr>
        <w:pStyle w:val="B1"/>
        <w:ind w:left="0" w:firstLine="0"/>
        <w:rPr>
          <w:rFonts w:eastAsia="맑은 고딕"/>
          <w:b/>
          <w:lang w:eastAsia="ko-KR"/>
        </w:rPr>
      </w:pPr>
      <w:r>
        <w:rPr>
          <w:rFonts w:eastAsia="맑은 고딕"/>
          <w:b/>
          <w:lang w:eastAsia="ko-KR"/>
        </w:rPr>
        <w:t xml:space="preserve">Proposal 4) </w:t>
      </w:r>
      <w:r w:rsidR="001D5B34">
        <w:rPr>
          <w:rFonts w:eastAsia="맑은 고딕"/>
          <w:b/>
          <w:lang w:eastAsia="ko-KR"/>
        </w:rPr>
        <w:t>In the</w:t>
      </w:r>
      <w:r w:rsidRPr="00277AED">
        <w:rPr>
          <w:rFonts w:eastAsia="맑은 고딕"/>
          <w:b/>
          <w:lang w:eastAsia="ko-KR"/>
        </w:rPr>
        <w:t xml:space="preserve"> UE context setup or modification procedure, if the request of SCG (de)activation is rejected</w:t>
      </w:r>
      <w:r>
        <w:rPr>
          <w:rFonts w:eastAsia="맑은 고딕"/>
          <w:b/>
          <w:lang w:eastAsia="ko-KR"/>
        </w:rPr>
        <w:t xml:space="preserve">, a new cause value should be defined. </w:t>
      </w:r>
    </w:p>
    <w:p w:rsidR="004375C5" w:rsidRDefault="004375C5" w:rsidP="00277AED">
      <w:pPr>
        <w:pStyle w:val="B1"/>
        <w:ind w:left="0" w:firstLine="0"/>
        <w:rPr>
          <w:rFonts w:eastAsiaTheme="minorEastAsia"/>
          <w:lang w:eastAsia="ko-KR"/>
        </w:rPr>
      </w:pPr>
    </w:p>
    <w:p w:rsidR="004375C5" w:rsidRDefault="004375C5" w:rsidP="004375C5">
      <w:pPr>
        <w:pStyle w:val="af5"/>
        <w:numPr>
          <w:ilvl w:val="0"/>
          <w:numId w:val="37"/>
        </w:numPr>
        <w:rPr>
          <w:rFonts w:eastAsiaTheme="minorEastAsia"/>
          <w:b/>
          <w:sz w:val="24"/>
          <w:szCs w:val="24"/>
          <w:lang w:eastAsia="ko-KR"/>
        </w:rPr>
      </w:pPr>
      <w:r w:rsidRPr="004375C5">
        <w:rPr>
          <w:rFonts w:eastAsiaTheme="minorEastAsia"/>
          <w:b/>
          <w:sz w:val="24"/>
          <w:szCs w:val="24"/>
          <w:lang w:eastAsia="ko-KR"/>
        </w:rPr>
        <w:t>Open issue 5</w:t>
      </w:r>
      <w:r w:rsidR="0076169F">
        <w:rPr>
          <w:rFonts w:eastAsiaTheme="minorEastAsia"/>
          <w:b/>
          <w:sz w:val="24"/>
          <w:szCs w:val="24"/>
          <w:lang w:eastAsia="ko-KR"/>
        </w:rPr>
        <w:t xml:space="preserve"> and </w:t>
      </w:r>
      <w:r w:rsidR="0076169F" w:rsidRPr="004375C5">
        <w:rPr>
          <w:rFonts w:eastAsiaTheme="minorEastAsia"/>
          <w:b/>
          <w:sz w:val="24"/>
          <w:szCs w:val="24"/>
          <w:lang w:eastAsia="ko-KR"/>
        </w:rPr>
        <w:t xml:space="preserve">issue </w:t>
      </w:r>
      <w:r w:rsidR="0076169F">
        <w:rPr>
          <w:rFonts w:eastAsiaTheme="minorEastAsia"/>
          <w:b/>
          <w:sz w:val="24"/>
          <w:szCs w:val="24"/>
          <w:lang w:eastAsia="ko-KR"/>
        </w:rPr>
        <w:t>6</w:t>
      </w:r>
      <w:r w:rsidRPr="004375C5">
        <w:rPr>
          <w:rFonts w:eastAsiaTheme="minorEastAsia"/>
          <w:b/>
          <w:sz w:val="24"/>
          <w:szCs w:val="24"/>
          <w:lang w:eastAsia="ko-KR"/>
        </w:rPr>
        <w:t xml:space="preserve">: Whether E1AP shall be enhanced to support of SCG (de)activation, if included, the Bearer Context Setup </w:t>
      </w:r>
      <w:r w:rsidR="0076169F">
        <w:rPr>
          <w:rFonts w:eastAsiaTheme="minorEastAsia"/>
          <w:b/>
          <w:sz w:val="24"/>
          <w:szCs w:val="24"/>
          <w:lang w:eastAsia="ko-KR"/>
        </w:rPr>
        <w:t xml:space="preserve">or modification </w:t>
      </w:r>
      <w:r w:rsidRPr="004375C5">
        <w:rPr>
          <w:rFonts w:eastAsiaTheme="minorEastAsia"/>
          <w:b/>
          <w:sz w:val="24"/>
          <w:szCs w:val="24"/>
          <w:lang w:eastAsia="ko-KR"/>
        </w:rPr>
        <w:t>procedure enhancement shall be aligned with X2/Xn/F1AP</w:t>
      </w:r>
    </w:p>
    <w:p w:rsidR="004375C5" w:rsidRPr="00277AED" w:rsidRDefault="004375C5" w:rsidP="004375C5">
      <w:pPr>
        <w:pStyle w:val="B1"/>
        <w:ind w:left="0" w:firstLine="0"/>
        <w:rPr>
          <w:rFonts w:eastAsiaTheme="minorEastAsia"/>
          <w:b/>
          <w:sz w:val="24"/>
          <w:szCs w:val="24"/>
          <w:lang w:eastAsia="ko-KR"/>
        </w:rPr>
      </w:pPr>
    </w:p>
    <w:p w:rsidR="004375C5" w:rsidRDefault="004375C5" w:rsidP="004375C5">
      <w:pPr>
        <w:pStyle w:val="B1"/>
        <w:ind w:left="0" w:firstLine="0"/>
      </w:pPr>
      <w:r>
        <w:t xml:space="preserve">This issue </w:t>
      </w:r>
      <w:r w:rsidR="007072BE">
        <w:t>was not discussed suffici</w:t>
      </w:r>
      <w:r w:rsidR="00797490">
        <w:t>ently last meeting. The scenario</w:t>
      </w:r>
      <w:r w:rsidR="007072BE">
        <w:t xml:space="preserve"> </w:t>
      </w:r>
      <w:r w:rsidR="00A23F86">
        <w:t xml:space="preserve">on this issue </w:t>
      </w:r>
      <w:r w:rsidR="00797490">
        <w:t>is in cast that</w:t>
      </w:r>
      <w:r w:rsidR="00A23F86">
        <w:t xml:space="preserve"> MN made the decision to deactivate the SN in split case, i.e., SN-CU-CP and SN-CU-UP. The deactivation intention of MN should be known by the SN-CU-UP, which can save the UP resources accordingly. Thus, it is necessary for SN-CU-CP to send the Bearer Context</w:t>
      </w:r>
      <w:r w:rsidR="00A23F86" w:rsidRPr="00A23F86">
        <w:t xml:space="preserve"> modification</w:t>
      </w:r>
      <w:r w:rsidR="00A23F86">
        <w:t xml:space="preserve"> procedure together with the deactivation code point. </w:t>
      </w:r>
    </w:p>
    <w:p w:rsidR="00A23F86" w:rsidRDefault="00A23F86" w:rsidP="004375C5">
      <w:pPr>
        <w:pStyle w:val="B1"/>
        <w:ind w:left="0" w:firstLine="0"/>
      </w:pPr>
      <w:r>
        <w:t xml:space="preserve">For the </w:t>
      </w:r>
      <w:r w:rsidRPr="00A23F86">
        <w:t>Bearer Context Setu</w:t>
      </w:r>
      <w:r>
        <w:t xml:space="preserve">p case, it is also possible that the UP is </w:t>
      </w:r>
      <w:r w:rsidR="00797490">
        <w:t xml:space="preserve">initially </w:t>
      </w:r>
      <w:r>
        <w:t>setup in an deactivation status. Therefore, both Bearer Context Setup and</w:t>
      </w:r>
      <w:r w:rsidRPr="00A23F86">
        <w:t xml:space="preserve"> modification</w:t>
      </w:r>
      <w:r>
        <w:t xml:space="preserve"> should be enhanced to align with </w:t>
      </w:r>
      <w:r w:rsidRPr="00A23F86">
        <w:t>X2/Xn/F1AP</w:t>
      </w:r>
      <w:r>
        <w:t xml:space="preserve">. </w:t>
      </w:r>
    </w:p>
    <w:p w:rsidR="004375C5" w:rsidRDefault="004375C5" w:rsidP="004375C5">
      <w:pPr>
        <w:pStyle w:val="B1"/>
        <w:ind w:left="0" w:firstLine="0"/>
        <w:rPr>
          <w:rFonts w:eastAsiaTheme="minorEastAsia"/>
          <w:lang w:eastAsia="ko-KR"/>
        </w:rPr>
      </w:pPr>
      <w:r>
        <w:rPr>
          <w:rFonts w:eastAsia="맑은 고딕"/>
          <w:b/>
          <w:lang w:eastAsia="ko-KR"/>
        </w:rPr>
        <w:t xml:space="preserve">Proposal 5) </w:t>
      </w:r>
      <w:r w:rsidR="00D858FF">
        <w:rPr>
          <w:rFonts w:eastAsia="맑은 고딕"/>
          <w:b/>
          <w:lang w:eastAsia="ko-KR"/>
        </w:rPr>
        <w:t>Bearer Context</w:t>
      </w:r>
      <w:r w:rsidR="00797490">
        <w:rPr>
          <w:rFonts w:eastAsia="맑은 고딕"/>
          <w:b/>
          <w:lang w:eastAsia="ko-KR"/>
        </w:rPr>
        <w:t xml:space="preserve"> Setup/M</w:t>
      </w:r>
      <w:r w:rsidR="00D858FF" w:rsidRPr="00D858FF">
        <w:rPr>
          <w:rFonts w:eastAsia="맑은 고딕"/>
          <w:b/>
          <w:lang w:eastAsia="ko-KR"/>
        </w:rPr>
        <w:t>o</w:t>
      </w:r>
      <w:r w:rsidR="00D858FF">
        <w:rPr>
          <w:rFonts w:eastAsia="맑은 고딕"/>
          <w:b/>
          <w:lang w:eastAsia="ko-KR"/>
        </w:rPr>
        <w:t>dification procedure</w:t>
      </w:r>
      <w:r w:rsidR="00797490">
        <w:rPr>
          <w:rFonts w:eastAsia="맑은 고딕"/>
          <w:b/>
          <w:lang w:eastAsia="ko-KR"/>
        </w:rPr>
        <w:t xml:space="preserve"> should</w:t>
      </w:r>
      <w:r w:rsidR="00D858FF" w:rsidRPr="00D858FF">
        <w:rPr>
          <w:rFonts w:eastAsia="맑은 고딕"/>
          <w:b/>
          <w:lang w:eastAsia="ko-KR"/>
        </w:rPr>
        <w:t xml:space="preserve"> be </w:t>
      </w:r>
      <w:r w:rsidR="00D858FF">
        <w:rPr>
          <w:rFonts w:eastAsia="맑은 고딕"/>
          <w:b/>
          <w:lang w:eastAsia="ko-KR"/>
        </w:rPr>
        <w:t xml:space="preserve">enhanced and </w:t>
      </w:r>
      <w:r w:rsidR="00D858FF" w:rsidRPr="00D858FF">
        <w:rPr>
          <w:rFonts w:eastAsia="맑은 고딕"/>
          <w:b/>
          <w:lang w:eastAsia="ko-KR"/>
        </w:rPr>
        <w:t>aligned with X2/Xn/F1AP</w:t>
      </w:r>
      <w:r>
        <w:rPr>
          <w:rFonts w:eastAsia="맑은 고딕"/>
          <w:b/>
          <w:lang w:eastAsia="ko-KR"/>
        </w:rPr>
        <w:t xml:space="preserve">. </w:t>
      </w:r>
    </w:p>
    <w:p w:rsidR="00277AED" w:rsidRPr="00661EF9" w:rsidRDefault="00277AED" w:rsidP="00991351">
      <w:pPr>
        <w:pStyle w:val="B1"/>
        <w:ind w:left="0" w:firstLine="0"/>
        <w:rPr>
          <w:rFonts w:eastAsiaTheme="minorEastAsia"/>
          <w:b/>
          <w:sz w:val="24"/>
          <w:szCs w:val="24"/>
          <w:lang w:val="en-GB" w:eastAsia="ko-KR"/>
        </w:rPr>
      </w:pPr>
    </w:p>
    <w:p w:rsidR="005655BA" w:rsidRPr="007D706F" w:rsidRDefault="00717A95" w:rsidP="001F79E6">
      <w:pPr>
        <w:pStyle w:val="af5"/>
        <w:numPr>
          <w:ilvl w:val="0"/>
          <w:numId w:val="37"/>
        </w:numPr>
        <w:rPr>
          <w:rFonts w:eastAsiaTheme="minorEastAsia"/>
          <w:b/>
          <w:sz w:val="24"/>
          <w:szCs w:val="24"/>
          <w:u w:val="single"/>
          <w:lang w:eastAsia="ko-KR"/>
        </w:rPr>
      </w:pPr>
      <w:r w:rsidRPr="00717A95">
        <w:rPr>
          <w:rFonts w:eastAsiaTheme="minorEastAsia"/>
          <w:b/>
          <w:sz w:val="24"/>
          <w:szCs w:val="24"/>
          <w:lang w:eastAsia="ko-KR"/>
        </w:rPr>
        <w:t xml:space="preserve">Activity Notification message sent from SN to MN, can be used for the MN to make final decision on SCG (de)activation. </w:t>
      </w:r>
      <w:r w:rsidRPr="007D706F">
        <w:rPr>
          <w:rFonts w:eastAsiaTheme="minorEastAsia"/>
          <w:b/>
          <w:sz w:val="24"/>
          <w:szCs w:val="24"/>
          <w:u w:val="single"/>
          <w:lang w:eastAsia="ko-KR"/>
        </w:rPr>
        <w:t>It is FFS whether no spec impacts or the Activity Notification message shall be enhanced, e.g., add a new SCG (de)activation suggestion IE.</w:t>
      </w:r>
    </w:p>
    <w:p w:rsidR="00E13C10" w:rsidRDefault="00E13C10" w:rsidP="00D92830">
      <w:pPr>
        <w:pStyle w:val="B1"/>
        <w:ind w:left="0" w:firstLine="0"/>
        <w:rPr>
          <w:rFonts w:eastAsiaTheme="minorEastAsia"/>
          <w:lang w:eastAsia="ko-KR"/>
        </w:rPr>
      </w:pPr>
    </w:p>
    <w:p w:rsidR="000B52D4" w:rsidRDefault="001F79E6" w:rsidP="00E13C10">
      <w:pPr>
        <w:pStyle w:val="B1"/>
        <w:ind w:left="0" w:firstLine="0"/>
        <w:rPr>
          <w:rFonts w:eastAsiaTheme="minorEastAsia"/>
          <w:lang w:val="en-GB" w:eastAsia="ko-KR"/>
        </w:rPr>
      </w:pPr>
      <w:r>
        <w:rPr>
          <w:rFonts w:eastAsiaTheme="minorEastAsia"/>
          <w:lang w:eastAsia="ko-KR"/>
        </w:rPr>
        <w:t>Two</w:t>
      </w:r>
      <w:r w:rsidR="000B52D4">
        <w:rPr>
          <w:rFonts w:eastAsiaTheme="minorEastAsia"/>
          <w:lang w:val="en-GB" w:eastAsia="ko-KR"/>
        </w:rPr>
        <w:t xml:space="preserve"> meeting</w:t>
      </w:r>
      <w:r>
        <w:rPr>
          <w:rFonts w:eastAsiaTheme="minorEastAsia"/>
          <w:lang w:val="en-GB" w:eastAsia="ko-KR"/>
        </w:rPr>
        <w:t>s ago</w:t>
      </w:r>
      <w:r w:rsidR="000B52D4">
        <w:rPr>
          <w:rFonts w:eastAsiaTheme="minorEastAsia"/>
          <w:lang w:val="en-GB" w:eastAsia="ko-KR"/>
        </w:rPr>
        <w:t xml:space="preserve">, we have agreed that </w:t>
      </w:r>
      <w:r w:rsidR="000B52D4" w:rsidRPr="000B52D4">
        <w:rPr>
          <w:rFonts w:eastAsiaTheme="minorEastAsia"/>
          <w:lang w:val="en-GB" w:eastAsia="ko-KR"/>
        </w:rPr>
        <w:t>Activity Notifica</w:t>
      </w:r>
      <w:r w:rsidR="000B52D4">
        <w:rPr>
          <w:rFonts w:eastAsiaTheme="minorEastAsia"/>
          <w:lang w:val="en-GB" w:eastAsia="ko-KR"/>
        </w:rPr>
        <w:t>tion message sent from SN to MN</w:t>
      </w:r>
      <w:r w:rsidR="000B52D4" w:rsidRPr="000B52D4">
        <w:rPr>
          <w:rFonts w:eastAsiaTheme="minorEastAsia"/>
          <w:lang w:val="en-GB" w:eastAsia="ko-KR"/>
        </w:rPr>
        <w:t xml:space="preserve"> can be used for the MN to make final decision on SCG (de)activation</w:t>
      </w:r>
      <w:r w:rsidR="000B52D4">
        <w:rPr>
          <w:rFonts w:eastAsiaTheme="minorEastAsia"/>
          <w:lang w:val="en-GB" w:eastAsia="ko-KR"/>
        </w:rPr>
        <w:t xml:space="preserve">. The open issue is whether a new </w:t>
      </w:r>
      <w:r w:rsidR="000B52D4" w:rsidRPr="000B52D4">
        <w:rPr>
          <w:rFonts w:eastAsiaTheme="minorEastAsia"/>
          <w:lang w:val="en-GB" w:eastAsia="ko-KR"/>
        </w:rPr>
        <w:t>SCG (de)activation suggestion IE</w:t>
      </w:r>
      <w:r w:rsidR="000B52D4">
        <w:rPr>
          <w:rFonts w:eastAsiaTheme="minorEastAsia"/>
          <w:lang w:val="en-GB" w:eastAsia="ko-KR"/>
        </w:rPr>
        <w:t xml:space="preserve"> should be added</w:t>
      </w:r>
      <w:r w:rsidR="00393EB7">
        <w:rPr>
          <w:rFonts w:eastAsiaTheme="minorEastAsia"/>
          <w:lang w:val="en-GB" w:eastAsia="ko-KR"/>
        </w:rPr>
        <w:t xml:space="preserve"> or no specification impacts</w:t>
      </w:r>
      <w:r w:rsidR="000B52D4">
        <w:rPr>
          <w:rFonts w:eastAsiaTheme="minorEastAsia"/>
          <w:lang w:val="en-GB" w:eastAsia="ko-KR"/>
        </w:rPr>
        <w:t xml:space="preserve">. </w:t>
      </w:r>
    </w:p>
    <w:p w:rsidR="00E13C10" w:rsidRDefault="00393EB7" w:rsidP="00E13C10">
      <w:pPr>
        <w:pStyle w:val="B1"/>
        <w:ind w:left="0" w:firstLine="0"/>
        <w:rPr>
          <w:rFonts w:eastAsiaTheme="minorEastAsia"/>
          <w:lang w:val="en-GB" w:eastAsia="ko-KR"/>
        </w:rPr>
      </w:pPr>
      <w:r>
        <w:rPr>
          <w:rFonts w:eastAsiaTheme="minorEastAsia"/>
          <w:lang w:val="en-GB" w:eastAsia="ko-KR"/>
        </w:rPr>
        <w:t xml:space="preserve">Basically, it is understood that the agree use case is to help MN to make a decision on </w:t>
      </w:r>
      <w:r w:rsidRPr="00393EB7">
        <w:rPr>
          <w:rFonts w:eastAsiaTheme="minorEastAsia"/>
          <w:lang w:val="en-GB" w:eastAsia="ko-KR"/>
        </w:rPr>
        <w:t>SCG (de)activation</w:t>
      </w:r>
      <w:r>
        <w:rPr>
          <w:rFonts w:eastAsiaTheme="minorEastAsia"/>
          <w:lang w:val="en-GB" w:eastAsia="ko-KR"/>
        </w:rPr>
        <w:t xml:space="preserve">. The main point is that SN notifies MN there are packets coming from the CN to SN. Therefore, there is no difference from Rel-16. The existing spec is enough. </w:t>
      </w:r>
      <w:r w:rsidR="00E13C10">
        <w:t xml:space="preserve"> </w:t>
      </w:r>
    </w:p>
    <w:p w:rsidR="00E13C10" w:rsidRDefault="00E13C10" w:rsidP="00E13C10">
      <w:pPr>
        <w:pStyle w:val="B1"/>
        <w:ind w:left="0" w:firstLine="0"/>
        <w:rPr>
          <w:rFonts w:eastAsiaTheme="minorEastAsia"/>
          <w:lang w:eastAsia="ko-KR"/>
        </w:rPr>
      </w:pPr>
      <w:r>
        <w:rPr>
          <w:rFonts w:eastAsia="맑은 고딕"/>
          <w:b/>
          <w:lang w:eastAsia="ko-KR"/>
        </w:rPr>
        <w:t xml:space="preserve">Proposal </w:t>
      </w:r>
      <w:r w:rsidR="001F79E6">
        <w:rPr>
          <w:rFonts w:eastAsia="맑은 고딕"/>
          <w:b/>
          <w:lang w:eastAsia="ko-KR"/>
        </w:rPr>
        <w:t>6</w:t>
      </w:r>
      <w:r>
        <w:rPr>
          <w:rFonts w:eastAsia="맑은 고딕"/>
          <w:b/>
          <w:lang w:eastAsia="ko-KR"/>
        </w:rPr>
        <w:t xml:space="preserve">) </w:t>
      </w:r>
      <w:r w:rsidR="00393EB7">
        <w:rPr>
          <w:rFonts w:eastAsia="맑은 고딕"/>
          <w:b/>
          <w:lang w:eastAsia="ko-KR"/>
        </w:rPr>
        <w:t xml:space="preserve">On </w:t>
      </w:r>
      <w:r w:rsidR="00393EB7" w:rsidRPr="00393EB7">
        <w:rPr>
          <w:rFonts w:eastAsia="맑은 고딕"/>
          <w:b/>
          <w:lang w:eastAsia="ko-KR"/>
        </w:rPr>
        <w:t>Activity Notification message sent from SN to M</w:t>
      </w:r>
      <w:r w:rsidR="00393EB7">
        <w:rPr>
          <w:rFonts w:eastAsia="맑은 고딕"/>
          <w:b/>
          <w:lang w:eastAsia="ko-KR"/>
        </w:rPr>
        <w:t xml:space="preserve">N to help MN make the final decision </w:t>
      </w:r>
      <w:r w:rsidR="00F47C14">
        <w:rPr>
          <w:rFonts w:eastAsia="맑은 고딕"/>
          <w:b/>
          <w:lang w:eastAsia="ko-KR"/>
        </w:rPr>
        <w:t>for</w:t>
      </w:r>
      <w:r w:rsidR="00393EB7">
        <w:rPr>
          <w:rFonts w:eastAsia="맑은 고딕"/>
          <w:b/>
          <w:lang w:eastAsia="ko-KR"/>
        </w:rPr>
        <w:t xml:space="preserve"> </w:t>
      </w:r>
      <w:r w:rsidR="00393EB7" w:rsidRPr="00393EB7">
        <w:rPr>
          <w:rFonts w:eastAsia="맑은 고딕"/>
          <w:b/>
          <w:lang w:eastAsia="ko-KR"/>
        </w:rPr>
        <w:t>SCG (de)activation</w:t>
      </w:r>
      <w:r w:rsidR="00393EB7">
        <w:rPr>
          <w:rFonts w:eastAsia="맑은 고딕"/>
          <w:b/>
          <w:lang w:eastAsia="ko-KR"/>
        </w:rPr>
        <w:t xml:space="preserve">, </w:t>
      </w:r>
      <w:r w:rsidR="00A00A05">
        <w:rPr>
          <w:rFonts w:eastAsia="맑은 고딕"/>
          <w:b/>
          <w:lang w:eastAsia="ko-KR"/>
        </w:rPr>
        <w:t>it is preferred not to change the specification</w:t>
      </w:r>
      <w:r w:rsidR="00393EB7">
        <w:rPr>
          <w:rFonts w:eastAsia="맑은 고딕"/>
          <w:b/>
          <w:lang w:eastAsia="ko-KR"/>
        </w:rPr>
        <w:t>.</w:t>
      </w:r>
      <w:r w:rsidR="006A16F4">
        <w:rPr>
          <w:rFonts w:eastAsia="맑은 고딕"/>
          <w:b/>
          <w:lang w:eastAsia="ko-KR"/>
        </w:rPr>
        <w:t xml:space="preserve"> </w:t>
      </w:r>
      <w:r w:rsidR="00393EB7">
        <w:rPr>
          <w:rFonts w:eastAsia="맑은 고딕"/>
          <w:b/>
          <w:lang w:eastAsia="ko-KR"/>
        </w:rPr>
        <w:t xml:space="preserve"> </w:t>
      </w:r>
      <w:r>
        <w:rPr>
          <w:rFonts w:eastAsia="맑은 고딕"/>
          <w:b/>
          <w:lang w:eastAsia="ko-KR"/>
        </w:rPr>
        <w:t xml:space="preserve"> </w:t>
      </w:r>
    </w:p>
    <w:p w:rsidR="00DB6DB5" w:rsidRPr="00DB6DB5" w:rsidRDefault="00DB6DB5" w:rsidP="00D92830">
      <w:pPr>
        <w:pStyle w:val="B1"/>
        <w:ind w:left="0" w:firstLine="0"/>
        <w:rPr>
          <w:rFonts w:eastAsiaTheme="minorEastAsia"/>
          <w:lang w:eastAsia="ko-KR"/>
        </w:rPr>
      </w:pPr>
    </w:p>
    <w:p w:rsidR="0019339F" w:rsidRDefault="0019339F" w:rsidP="00335A3F">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2C6CD0">
        <w:t>open issues</w:t>
      </w:r>
      <w:r w:rsidR="00B50BC8">
        <w:t xml:space="preserve"> for support of Activation/Deactivation for SCG</w:t>
      </w:r>
      <w:r w:rsidR="00B50BC8">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2C6CD0">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2C6CD0">
        <w:rPr>
          <w:rFonts w:eastAsia="맑은 고딕"/>
          <w:lang w:eastAsia="ko-KR"/>
        </w:rPr>
        <w:t>s</w:t>
      </w:r>
      <w:r w:rsidR="0081628F">
        <w:rPr>
          <w:rFonts w:eastAsia="맑은 고딕" w:hint="eastAsia"/>
          <w:lang w:eastAsia="ko-KR"/>
        </w:rPr>
        <w:t xml:space="preserve"> </w:t>
      </w:r>
      <w:r w:rsidR="002C6CD0">
        <w:rPr>
          <w:rFonts w:eastAsia="맑은 고딕"/>
          <w:lang w:eastAsia="ko-KR"/>
        </w:rPr>
        <w:t>are</w:t>
      </w:r>
      <w:r w:rsidR="005D0F7C">
        <w:rPr>
          <w:rFonts w:eastAsia="맑은 고딕"/>
          <w:lang w:eastAsia="ko-KR"/>
        </w:rPr>
        <w:t xml:space="preserve"> </w:t>
      </w:r>
      <w:r w:rsidRPr="009C1FB2">
        <w:rPr>
          <w:rFonts w:eastAsia="맑은 고딕" w:hint="eastAsia"/>
          <w:lang w:eastAsia="ko-KR"/>
        </w:rPr>
        <w:t>suggested to RAN3:</w:t>
      </w:r>
    </w:p>
    <w:p w:rsidR="00A206FD" w:rsidRDefault="00A206FD" w:rsidP="00A206FD">
      <w:pPr>
        <w:pStyle w:val="B1"/>
        <w:ind w:left="0" w:firstLine="0"/>
        <w:rPr>
          <w:rFonts w:eastAsiaTheme="minorEastAsia"/>
          <w:lang w:eastAsia="ko-KR"/>
        </w:rPr>
      </w:pPr>
      <w:r>
        <w:rPr>
          <w:rFonts w:eastAsia="맑은 고딕"/>
          <w:b/>
          <w:lang w:eastAsia="ko-KR"/>
        </w:rPr>
        <w:t xml:space="preserve">Proposal 1) To </w:t>
      </w:r>
      <w:r w:rsidRPr="00A54F34">
        <w:rPr>
          <w:rFonts w:eastAsia="맑은 고딕"/>
          <w:b/>
          <w:lang w:eastAsia="ko-KR"/>
        </w:rPr>
        <w:t xml:space="preserve">Add a new IE in the SN addition request message to indicate </w:t>
      </w:r>
      <w:r>
        <w:rPr>
          <w:rFonts w:eastAsia="맑은 고딕"/>
          <w:b/>
          <w:lang w:eastAsia="ko-KR"/>
        </w:rPr>
        <w:t>only</w:t>
      </w:r>
      <w:r w:rsidRPr="00A54F34">
        <w:rPr>
          <w:rFonts w:eastAsia="맑은 고딕"/>
          <w:b/>
          <w:lang w:eastAsia="ko-KR"/>
        </w:rPr>
        <w:t xml:space="preserve"> the de-activation, </w:t>
      </w:r>
      <w:r>
        <w:rPr>
          <w:rFonts w:eastAsia="맑은 고딕"/>
          <w:b/>
          <w:lang w:eastAsia="ko-KR"/>
        </w:rPr>
        <w:t>i.e., only one</w:t>
      </w:r>
      <w:r w:rsidRPr="00A54F34">
        <w:rPr>
          <w:rFonts w:eastAsia="맑은 고딕"/>
          <w:b/>
          <w:lang w:eastAsia="ko-KR"/>
        </w:rPr>
        <w:t xml:space="preserve"> code</w:t>
      </w:r>
      <w:r>
        <w:rPr>
          <w:rFonts w:eastAsia="맑은 고딕"/>
          <w:b/>
          <w:lang w:eastAsia="ko-KR"/>
        </w:rPr>
        <w:t xml:space="preserve"> point “SCG Inactive” is added.  </w:t>
      </w:r>
    </w:p>
    <w:p w:rsidR="00A206FD" w:rsidRDefault="00A206FD" w:rsidP="00A206FD">
      <w:pPr>
        <w:pStyle w:val="B1"/>
        <w:ind w:left="0" w:firstLine="0"/>
        <w:rPr>
          <w:rFonts w:eastAsiaTheme="minorEastAsia"/>
          <w:lang w:eastAsia="ko-KR"/>
        </w:rPr>
      </w:pPr>
      <w:r>
        <w:rPr>
          <w:rFonts w:eastAsia="맑은 고딕"/>
          <w:b/>
          <w:lang w:eastAsia="ko-KR"/>
        </w:rPr>
        <w:t xml:space="preserve">Proposal 2) To </w:t>
      </w:r>
      <w:r w:rsidRPr="00A54F34">
        <w:rPr>
          <w:rFonts w:eastAsia="맑은 고딕"/>
          <w:b/>
          <w:lang w:eastAsia="ko-KR"/>
        </w:rPr>
        <w:t xml:space="preserve">Add a new IE in the </w:t>
      </w:r>
      <w:r w:rsidRPr="00C15E92">
        <w:rPr>
          <w:rFonts w:eastAsia="맑은 고딕"/>
          <w:b/>
          <w:lang w:eastAsia="ko-KR"/>
        </w:rPr>
        <w:t xml:space="preserve">UE context setup </w:t>
      </w:r>
      <w:r w:rsidRPr="00A54F34">
        <w:rPr>
          <w:rFonts w:eastAsia="맑은 고딕"/>
          <w:b/>
          <w:lang w:eastAsia="ko-KR"/>
        </w:rPr>
        <w:t xml:space="preserve">message to indicate </w:t>
      </w:r>
      <w:r>
        <w:rPr>
          <w:rFonts w:eastAsia="맑은 고딕"/>
          <w:b/>
          <w:lang w:eastAsia="ko-KR"/>
        </w:rPr>
        <w:t>only</w:t>
      </w:r>
      <w:r w:rsidRPr="00A54F34">
        <w:rPr>
          <w:rFonts w:eastAsia="맑은 고딕"/>
          <w:b/>
          <w:lang w:eastAsia="ko-KR"/>
        </w:rPr>
        <w:t xml:space="preserve"> the de-activation, </w:t>
      </w:r>
      <w:r>
        <w:rPr>
          <w:rFonts w:eastAsia="맑은 고딕"/>
          <w:b/>
          <w:lang w:eastAsia="ko-KR"/>
        </w:rPr>
        <w:t>i.e., only one</w:t>
      </w:r>
      <w:r w:rsidRPr="00A54F34">
        <w:rPr>
          <w:rFonts w:eastAsia="맑은 고딕"/>
          <w:b/>
          <w:lang w:eastAsia="ko-KR"/>
        </w:rPr>
        <w:t xml:space="preserve"> code</w:t>
      </w:r>
      <w:r>
        <w:rPr>
          <w:rFonts w:eastAsia="맑은 고딕"/>
          <w:b/>
          <w:lang w:eastAsia="ko-KR"/>
        </w:rPr>
        <w:t xml:space="preserve"> point “SCG Inactive” is added. </w:t>
      </w:r>
    </w:p>
    <w:p w:rsidR="00A206FD" w:rsidRDefault="00A206FD" w:rsidP="00A206FD">
      <w:pPr>
        <w:pStyle w:val="B1"/>
        <w:ind w:left="0" w:firstLine="0"/>
        <w:rPr>
          <w:rFonts w:eastAsiaTheme="minorEastAsia"/>
          <w:lang w:eastAsia="ko-KR"/>
        </w:rPr>
      </w:pPr>
      <w:r>
        <w:rPr>
          <w:rFonts w:eastAsia="맑은 고딕"/>
          <w:b/>
          <w:lang w:eastAsia="ko-KR"/>
        </w:rPr>
        <w:t xml:space="preserve">Proposal 3) On how to reject </w:t>
      </w:r>
      <w:r w:rsidRPr="00E13C10">
        <w:rPr>
          <w:rFonts w:eastAsia="맑은 고딕"/>
          <w:b/>
          <w:lang w:eastAsia="ko-KR"/>
        </w:rPr>
        <w:t xml:space="preserve">SCG (de)activation request after receiving SN </w:t>
      </w:r>
      <w:r>
        <w:rPr>
          <w:rFonts w:eastAsia="맑은 고딕"/>
          <w:b/>
          <w:lang w:eastAsia="ko-KR"/>
        </w:rPr>
        <w:t>addition/</w:t>
      </w:r>
      <w:r w:rsidRPr="00E13C10">
        <w:rPr>
          <w:rFonts w:eastAsia="맑은 고딕"/>
          <w:b/>
          <w:lang w:eastAsia="ko-KR"/>
        </w:rPr>
        <w:t>modification request message</w:t>
      </w:r>
      <w:r>
        <w:rPr>
          <w:rFonts w:eastAsia="맑은 고딕"/>
          <w:b/>
          <w:lang w:eastAsia="ko-KR"/>
        </w:rPr>
        <w:t xml:space="preserve">, a new cause value or the existing one can be used depending on the use case. </w:t>
      </w:r>
    </w:p>
    <w:p w:rsidR="00A206FD" w:rsidRDefault="00A206FD" w:rsidP="00A206FD">
      <w:pPr>
        <w:pStyle w:val="B1"/>
        <w:ind w:left="0" w:firstLine="0"/>
        <w:rPr>
          <w:rFonts w:eastAsia="맑은 고딕"/>
          <w:b/>
          <w:lang w:eastAsia="ko-KR"/>
        </w:rPr>
      </w:pPr>
      <w:r>
        <w:rPr>
          <w:rFonts w:eastAsia="맑은 고딕"/>
          <w:b/>
          <w:lang w:eastAsia="ko-KR"/>
        </w:rPr>
        <w:t xml:space="preserve">Proposal 4) </w:t>
      </w:r>
      <w:r w:rsidR="001D5B34">
        <w:rPr>
          <w:rFonts w:eastAsia="맑은 고딕"/>
          <w:b/>
          <w:lang w:eastAsia="ko-KR"/>
        </w:rPr>
        <w:t>In the</w:t>
      </w:r>
      <w:r w:rsidRPr="00277AED">
        <w:rPr>
          <w:rFonts w:eastAsia="맑은 고딕"/>
          <w:b/>
          <w:lang w:eastAsia="ko-KR"/>
        </w:rPr>
        <w:t xml:space="preserve"> UE context setup or modification procedure, if the request of SCG (de)activation is rejected</w:t>
      </w:r>
      <w:r>
        <w:rPr>
          <w:rFonts w:eastAsia="맑은 고딕"/>
          <w:b/>
          <w:lang w:eastAsia="ko-KR"/>
        </w:rPr>
        <w:t xml:space="preserve">, a new cause value should be defined. </w:t>
      </w:r>
    </w:p>
    <w:p w:rsidR="00A206FD" w:rsidRDefault="00A206FD" w:rsidP="00A206FD">
      <w:pPr>
        <w:pStyle w:val="B1"/>
        <w:ind w:left="0" w:firstLine="0"/>
        <w:rPr>
          <w:rFonts w:eastAsiaTheme="minorEastAsia"/>
          <w:lang w:eastAsia="ko-KR"/>
        </w:rPr>
      </w:pPr>
      <w:r>
        <w:rPr>
          <w:rFonts w:eastAsia="맑은 고딕"/>
          <w:b/>
          <w:lang w:eastAsia="ko-KR"/>
        </w:rPr>
        <w:t>Proposal 5) Bearer Context Setup/M</w:t>
      </w:r>
      <w:r w:rsidRPr="00D858FF">
        <w:rPr>
          <w:rFonts w:eastAsia="맑은 고딕"/>
          <w:b/>
          <w:lang w:eastAsia="ko-KR"/>
        </w:rPr>
        <w:t>o</w:t>
      </w:r>
      <w:r>
        <w:rPr>
          <w:rFonts w:eastAsia="맑은 고딕"/>
          <w:b/>
          <w:lang w:eastAsia="ko-KR"/>
        </w:rPr>
        <w:t>dification procedure should</w:t>
      </w:r>
      <w:r w:rsidRPr="00D858FF">
        <w:rPr>
          <w:rFonts w:eastAsia="맑은 고딕"/>
          <w:b/>
          <w:lang w:eastAsia="ko-KR"/>
        </w:rPr>
        <w:t xml:space="preserve"> be </w:t>
      </w:r>
      <w:r>
        <w:rPr>
          <w:rFonts w:eastAsia="맑은 고딕"/>
          <w:b/>
          <w:lang w:eastAsia="ko-KR"/>
        </w:rPr>
        <w:t xml:space="preserve">enhanced and </w:t>
      </w:r>
      <w:r w:rsidRPr="00D858FF">
        <w:rPr>
          <w:rFonts w:eastAsia="맑은 고딕"/>
          <w:b/>
          <w:lang w:eastAsia="ko-KR"/>
        </w:rPr>
        <w:t>aligned with X2/Xn/F1AP</w:t>
      </w:r>
      <w:r>
        <w:rPr>
          <w:rFonts w:eastAsia="맑은 고딕"/>
          <w:b/>
          <w:lang w:eastAsia="ko-KR"/>
        </w:rPr>
        <w:t xml:space="preserve">. </w:t>
      </w:r>
    </w:p>
    <w:p w:rsidR="001F79E6" w:rsidRDefault="001F79E6" w:rsidP="001F79E6">
      <w:pPr>
        <w:pStyle w:val="B1"/>
        <w:ind w:left="0" w:firstLine="0"/>
        <w:rPr>
          <w:rFonts w:eastAsiaTheme="minorEastAsia"/>
          <w:lang w:eastAsia="ko-KR"/>
        </w:rPr>
      </w:pPr>
      <w:r>
        <w:rPr>
          <w:rFonts w:eastAsia="맑은 고딕"/>
          <w:b/>
          <w:lang w:eastAsia="ko-KR"/>
        </w:rPr>
        <w:t xml:space="preserve">Proposal 6) On </w:t>
      </w:r>
      <w:r w:rsidRPr="00393EB7">
        <w:rPr>
          <w:rFonts w:eastAsia="맑은 고딕"/>
          <w:b/>
          <w:lang w:eastAsia="ko-KR"/>
        </w:rPr>
        <w:t>Activity Notification message sent from SN to M</w:t>
      </w:r>
      <w:r>
        <w:rPr>
          <w:rFonts w:eastAsia="맑은 고딕"/>
          <w:b/>
          <w:lang w:eastAsia="ko-KR"/>
        </w:rPr>
        <w:t xml:space="preserve">N to help MN make the final decision for </w:t>
      </w:r>
      <w:r w:rsidRPr="00393EB7">
        <w:rPr>
          <w:rFonts w:eastAsia="맑은 고딕"/>
          <w:b/>
          <w:lang w:eastAsia="ko-KR"/>
        </w:rPr>
        <w:t>SCG (de)activation</w:t>
      </w:r>
      <w:r>
        <w:rPr>
          <w:rFonts w:eastAsia="맑은 고딕"/>
          <w:b/>
          <w:lang w:eastAsia="ko-KR"/>
        </w:rPr>
        <w:t xml:space="preserve">, it is preferred not to change the specification.   </w:t>
      </w:r>
    </w:p>
    <w:p w:rsidR="002751D9" w:rsidRPr="001F79E6" w:rsidRDefault="002751D9" w:rsidP="00D2303B">
      <w:pPr>
        <w:spacing w:line="360" w:lineRule="auto"/>
        <w:jc w:val="both"/>
        <w:rPr>
          <w:rFonts w:eastAsia="맑은 고딕"/>
          <w:b/>
          <w:lang w:val="x-none" w:eastAsia="ko-KR"/>
        </w:rPr>
      </w:pPr>
    </w:p>
    <w:p w:rsidR="00AC3F44" w:rsidRPr="00711E13" w:rsidRDefault="00A304D2" w:rsidP="00A304D2">
      <w:pPr>
        <w:pStyle w:val="1"/>
        <w:ind w:left="0" w:firstLine="0"/>
      </w:pPr>
      <w:r>
        <w:t xml:space="preserve">4. </w:t>
      </w:r>
      <w:r w:rsidR="00AC3F44" w:rsidRPr="00711E13">
        <w:t>References</w:t>
      </w:r>
    </w:p>
    <w:p w:rsidR="00C853EA" w:rsidRPr="00B50BC8" w:rsidRDefault="002B734F" w:rsidP="00B50BC8">
      <w:pPr>
        <w:pStyle w:val="af5"/>
        <w:numPr>
          <w:ilvl w:val="0"/>
          <w:numId w:val="1"/>
        </w:numPr>
        <w:rPr>
          <w:rFonts w:cs="Arial"/>
        </w:rPr>
      </w:pPr>
      <w:r w:rsidRPr="002B734F">
        <w:rPr>
          <w:rFonts w:cs="Arial"/>
        </w:rPr>
        <w:t>RP-201040 “Further Multi-RAT Dual Connectivity Enhancements WI</w:t>
      </w:r>
      <w:r>
        <w:t>”</w:t>
      </w:r>
    </w:p>
    <w:sectPr w:rsidR="00C853EA" w:rsidRPr="00B50BC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C22" w:rsidRDefault="00AB4C22">
      <w:r>
        <w:separator/>
      </w:r>
    </w:p>
  </w:endnote>
  <w:endnote w:type="continuationSeparator" w:id="0">
    <w:p w:rsidR="00AB4C22" w:rsidRDefault="00AB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C22" w:rsidRDefault="00AB4C22">
      <w:r>
        <w:separator/>
      </w:r>
    </w:p>
  </w:footnote>
  <w:footnote w:type="continuationSeparator" w:id="0">
    <w:p w:rsidR="00AB4C22" w:rsidRDefault="00AB4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B4C6D"/>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 w15:restartNumberingAfterBreak="0">
    <w:nsid w:val="04CC2693"/>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3058CE"/>
    <w:multiLevelType w:val="hybridMultilevel"/>
    <w:tmpl w:val="3A285D0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9"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0"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1" w15:restartNumberingAfterBreak="0">
    <w:nsid w:val="30817D11"/>
    <w:multiLevelType w:val="hybridMultilevel"/>
    <w:tmpl w:val="AA10DD9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C588B"/>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3"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1011D9"/>
    <w:multiLevelType w:val="hybridMultilevel"/>
    <w:tmpl w:val="BD168624"/>
    <w:lvl w:ilvl="0" w:tplc="56D0F06E">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43112A9"/>
    <w:multiLevelType w:val="hybridMultilevel"/>
    <w:tmpl w:val="16CAA1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421178E"/>
    <w:multiLevelType w:val="hybridMultilevel"/>
    <w:tmpl w:val="BF024540"/>
    <w:lvl w:ilvl="0" w:tplc="3A74D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7F2038"/>
    <w:multiLevelType w:val="hybridMultilevel"/>
    <w:tmpl w:val="924CF256"/>
    <w:lvl w:ilvl="0" w:tplc="7FDA356E">
      <w:numFmt w:val="bullet"/>
      <w:lvlText w:val="-"/>
      <w:lvlJc w:val="left"/>
      <w:pPr>
        <w:ind w:left="1251" w:hanging="400"/>
      </w:pPr>
      <w:rPr>
        <w:rFonts w:ascii="Times New Roman" w:eastAsia="MS Mincho" w:hAnsi="Times New Roman" w:cs="Times New Roman" w:hint="default"/>
        <w:b w:val="0"/>
        <w:color w:val="auto"/>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6F9D3AB9"/>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8"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A15AA7"/>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30" w15:restartNumberingAfterBreak="0">
    <w:nsid w:val="73F422B4"/>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31"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34" w15:restartNumberingAfterBreak="0">
    <w:nsid w:val="7A962C37"/>
    <w:multiLevelType w:val="hybridMultilevel"/>
    <w:tmpl w:val="0168512E"/>
    <w:lvl w:ilvl="0" w:tplc="7FDA356E">
      <w:numFmt w:val="bullet"/>
      <w:lvlText w:val="-"/>
      <w:lvlJc w:val="left"/>
      <w:pPr>
        <w:ind w:left="1109" w:hanging="400"/>
      </w:pPr>
      <w:rPr>
        <w:rFonts w:ascii="Times New Roman" w:eastAsia="MS Mincho" w:hAnsi="Times New Roman" w:cs="Times New Roman" w:hint="default"/>
        <w:b w:val="0"/>
        <w:color w:val="auto"/>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3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6"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7"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4"/>
  </w:num>
  <w:num w:numId="3">
    <w:abstractNumId w:val="35"/>
  </w:num>
  <w:num w:numId="4">
    <w:abstractNumId w:val="10"/>
  </w:num>
  <w:num w:numId="5">
    <w:abstractNumId w:val="13"/>
  </w:num>
  <w:num w:numId="6">
    <w:abstractNumId w:val="20"/>
  </w:num>
  <w:num w:numId="7">
    <w:abstractNumId w:val="5"/>
  </w:num>
  <w:num w:numId="8">
    <w:abstractNumId w:val="36"/>
  </w:num>
  <w:num w:numId="9">
    <w:abstractNumId w:val="9"/>
  </w:num>
  <w:num w:numId="10">
    <w:abstractNumId w:val="6"/>
  </w:num>
  <w:num w:numId="11">
    <w:abstractNumId w:val="15"/>
  </w:num>
  <w:num w:numId="12">
    <w:abstractNumId w:val="28"/>
  </w:num>
  <w:num w:numId="13">
    <w:abstractNumId w:val="31"/>
  </w:num>
  <w:num w:numId="14">
    <w:abstractNumId w:val="37"/>
  </w:num>
  <w:num w:numId="15">
    <w:abstractNumId w:val="3"/>
  </w:num>
  <w:num w:numId="16">
    <w:abstractNumId w:val="14"/>
  </w:num>
  <w:num w:numId="17">
    <w:abstractNumId w:val="23"/>
  </w:num>
  <w:num w:numId="18">
    <w:abstractNumId w:val="21"/>
  </w:num>
  <w:num w:numId="19">
    <w:abstractNumId w:val="32"/>
  </w:num>
  <w:num w:numId="20">
    <w:abstractNumId w:val="22"/>
  </w:num>
  <w:num w:numId="21">
    <w:abstractNumId w:val="18"/>
  </w:num>
  <w:num w:numId="22">
    <w:abstractNumId w:val="2"/>
  </w:num>
  <w:num w:numId="23">
    <w:abstractNumId w:val="25"/>
  </w:num>
  <w:num w:numId="24">
    <w:abstractNumId w:val="8"/>
  </w:num>
  <w:num w:numId="25">
    <w:abstractNumId w:val="33"/>
  </w:num>
  <w:num w:numId="26">
    <w:abstractNumId w:val="34"/>
  </w:num>
  <w:num w:numId="27">
    <w:abstractNumId w:val="26"/>
  </w:num>
  <w:num w:numId="28">
    <w:abstractNumId w:val="19"/>
  </w:num>
  <w:num w:numId="29">
    <w:abstractNumId w:val="7"/>
  </w:num>
  <w:num w:numId="30">
    <w:abstractNumId w:val="11"/>
  </w:num>
  <w:num w:numId="31">
    <w:abstractNumId w:val="12"/>
  </w:num>
  <w:num w:numId="32">
    <w:abstractNumId w:val="24"/>
  </w:num>
  <w:num w:numId="33">
    <w:abstractNumId w:val="27"/>
  </w:num>
  <w:num w:numId="34">
    <w:abstractNumId w:val="30"/>
  </w:num>
  <w:num w:numId="35">
    <w:abstractNumId w:val="1"/>
  </w:num>
  <w:num w:numId="36">
    <w:abstractNumId w:val="0"/>
  </w:num>
  <w:num w:numId="37">
    <w:abstractNumId w:val="17"/>
  </w:num>
  <w:num w:numId="38">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364"/>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DDA"/>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2BCA"/>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2299"/>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52D4"/>
    <w:rsid w:val="000B64AB"/>
    <w:rsid w:val="000B6B5B"/>
    <w:rsid w:val="000B6D23"/>
    <w:rsid w:val="000B73B8"/>
    <w:rsid w:val="000B75EF"/>
    <w:rsid w:val="000B7AF9"/>
    <w:rsid w:val="000B7C12"/>
    <w:rsid w:val="000B7D6E"/>
    <w:rsid w:val="000C0760"/>
    <w:rsid w:val="000C0808"/>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4F5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37F08"/>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6AF"/>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3FC2"/>
    <w:rsid w:val="00184083"/>
    <w:rsid w:val="00184140"/>
    <w:rsid w:val="00184C3A"/>
    <w:rsid w:val="00185335"/>
    <w:rsid w:val="001857C5"/>
    <w:rsid w:val="00186B75"/>
    <w:rsid w:val="00186E97"/>
    <w:rsid w:val="001875B7"/>
    <w:rsid w:val="00187F93"/>
    <w:rsid w:val="00190470"/>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5F"/>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B34"/>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E7C7C"/>
    <w:rsid w:val="001F02F8"/>
    <w:rsid w:val="001F085D"/>
    <w:rsid w:val="001F0A34"/>
    <w:rsid w:val="001F16AE"/>
    <w:rsid w:val="001F1C33"/>
    <w:rsid w:val="001F1FB0"/>
    <w:rsid w:val="001F2007"/>
    <w:rsid w:val="001F2625"/>
    <w:rsid w:val="001F292F"/>
    <w:rsid w:val="001F34C7"/>
    <w:rsid w:val="001F3AEC"/>
    <w:rsid w:val="001F470B"/>
    <w:rsid w:val="001F532D"/>
    <w:rsid w:val="001F5C01"/>
    <w:rsid w:val="001F6310"/>
    <w:rsid w:val="001F7406"/>
    <w:rsid w:val="001F76D5"/>
    <w:rsid w:val="001F79E6"/>
    <w:rsid w:val="002004AE"/>
    <w:rsid w:val="00201191"/>
    <w:rsid w:val="00201375"/>
    <w:rsid w:val="00201828"/>
    <w:rsid w:val="00201CD5"/>
    <w:rsid w:val="00201EF2"/>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23A"/>
    <w:rsid w:val="00235864"/>
    <w:rsid w:val="0023596B"/>
    <w:rsid w:val="00235A31"/>
    <w:rsid w:val="00235AB1"/>
    <w:rsid w:val="00236100"/>
    <w:rsid w:val="0023642C"/>
    <w:rsid w:val="00236A1E"/>
    <w:rsid w:val="002404B2"/>
    <w:rsid w:val="0024082D"/>
    <w:rsid w:val="0024109E"/>
    <w:rsid w:val="00241467"/>
    <w:rsid w:val="00241697"/>
    <w:rsid w:val="002417AB"/>
    <w:rsid w:val="00241D90"/>
    <w:rsid w:val="00241F2E"/>
    <w:rsid w:val="00242DFA"/>
    <w:rsid w:val="002438B1"/>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0CBB"/>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C1"/>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6D87"/>
    <w:rsid w:val="00277160"/>
    <w:rsid w:val="0027773B"/>
    <w:rsid w:val="00277AED"/>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56"/>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6CD0"/>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43"/>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5A3F"/>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1D4"/>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1EBE"/>
    <w:rsid w:val="00362F59"/>
    <w:rsid w:val="00362FA9"/>
    <w:rsid w:val="0036387A"/>
    <w:rsid w:val="00363EEA"/>
    <w:rsid w:val="00363F9B"/>
    <w:rsid w:val="00364904"/>
    <w:rsid w:val="003649D7"/>
    <w:rsid w:val="003651C5"/>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B7"/>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3CC8"/>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5EB6"/>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1A3"/>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5C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0192"/>
    <w:rsid w:val="004C2AF9"/>
    <w:rsid w:val="004C2B06"/>
    <w:rsid w:val="004C2D46"/>
    <w:rsid w:val="004C37BE"/>
    <w:rsid w:val="004C3DAA"/>
    <w:rsid w:val="004C4173"/>
    <w:rsid w:val="004C4307"/>
    <w:rsid w:val="004C4EF8"/>
    <w:rsid w:val="004C5D05"/>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4E72"/>
    <w:rsid w:val="004E5A3C"/>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CAA"/>
    <w:rsid w:val="00520FC1"/>
    <w:rsid w:val="00520FC5"/>
    <w:rsid w:val="00521897"/>
    <w:rsid w:val="00522089"/>
    <w:rsid w:val="00522B74"/>
    <w:rsid w:val="00522BBD"/>
    <w:rsid w:val="00522CC1"/>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1F2D"/>
    <w:rsid w:val="0054316D"/>
    <w:rsid w:val="00543F16"/>
    <w:rsid w:val="0054641A"/>
    <w:rsid w:val="0054680A"/>
    <w:rsid w:val="005468C0"/>
    <w:rsid w:val="00547589"/>
    <w:rsid w:val="005476E4"/>
    <w:rsid w:val="00547ECE"/>
    <w:rsid w:val="005501B1"/>
    <w:rsid w:val="00550587"/>
    <w:rsid w:val="0055143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AB0"/>
    <w:rsid w:val="00571E50"/>
    <w:rsid w:val="005730B3"/>
    <w:rsid w:val="005731B9"/>
    <w:rsid w:val="005739A8"/>
    <w:rsid w:val="00573B8D"/>
    <w:rsid w:val="00574213"/>
    <w:rsid w:val="005747F1"/>
    <w:rsid w:val="00574B34"/>
    <w:rsid w:val="00574F07"/>
    <w:rsid w:val="00575250"/>
    <w:rsid w:val="005755DB"/>
    <w:rsid w:val="005756BD"/>
    <w:rsid w:val="0057596A"/>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21D"/>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CEC"/>
    <w:rsid w:val="005C1E4C"/>
    <w:rsid w:val="005C244C"/>
    <w:rsid w:val="005C2A23"/>
    <w:rsid w:val="005C2AC9"/>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3EA"/>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5BE"/>
    <w:rsid w:val="0060270E"/>
    <w:rsid w:val="006028BE"/>
    <w:rsid w:val="00602946"/>
    <w:rsid w:val="00602CEA"/>
    <w:rsid w:val="006031D5"/>
    <w:rsid w:val="00603776"/>
    <w:rsid w:val="00603A79"/>
    <w:rsid w:val="00603A8C"/>
    <w:rsid w:val="00604A24"/>
    <w:rsid w:val="00605116"/>
    <w:rsid w:val="006052CE"/>
    <w:rsid w:val="006055C6"/>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700"/>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B86"/>
    <w:rsid w:val="00634DE1"/>
    <w:rsid w:val="00635515"/>
    <w:rsid w:val="006362EB"/>
    <w:rsid w:val="006363FD"/>
    <w:rsid w:val="006372BB"/>
    <w:rsid w:val="00637E1B"/>
    <w:rsid w:val="00640232"/>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907"/>
    <w:rsid w:val="00653DCD"/>
    <w:rsid w:val="00653E85"/>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1EF9"/>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5FFD"/>
    <w:rsid w:val="00686208"/>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4FA6"/>
    <w:rsid w:val="0069523D"/>
    <w:rsid w:val="006956A8"/>
    <w:rsid w:val="00695FA3"/>
    <w:rsid w:val="00696E9A"/>
    <w:rsid w:val="00696EA3"/>
    <w:rsid w:val="006973F2"/>
    <w:rsid w:val="0069752D"/>
    <w:rsid w:val="00697EF3"/>
    <w:rsid w:val="006A0607"/>
    <w:rsid w:val="006A0A30"/>
    <w:rsid w:val="006A0B6B"/>
    <w:rsid w:val="006A0BCA"/>
    <w:rsid w:val="006A0E64"/>
    <w:rsid w:val="006A16F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4A3C"/>
    <w:rsid w:val="006B5671"/>
    <w:rsid w:val="006B577F"/>
    <w:rsid w:val="006B5F3A"/>
    <w:rsid w:val="006B6979"/>
    <w:rsid w:val="006B6EB9"/>
    <w:rsid w:val="006B6F3F"/>
    <w:rsid w:val="006B75A5"/>
    <w:rsid w:val="006B7608"/>
    <w:rsid w:val="006B7F0E"/>
    <w:rsid w:val="006B7F85"/>
    <w:rsid w:val="006B7FDA"/>
    <w:rsid w:val="006C095F"/>
    <w:rsid w:val="006C09EC"/>
    <w:rsid w:val="006C0CB0"/>
    <w:rsid w:val="006C10C9"/>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5D8"/>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43A"/>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BE"/>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A95"/>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B2"/>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69F"/>
    <w:rsid w:val="00761CE6"/>
    <w:rsid w:val="00762010"/>
    <w:rsid w:val="007623A2"/>
    <w:rsid w:val="0076266E"/>
    <w:rsid w:val="0076285A"/>
    <w:rsid w:val="00762931"/>
    <w:rsid w:val="00762C49"/>
    <w:rsid w:val="00763311"/>
    <w:rsid w:val="0076335E"/>
    <w:rsid w:val="00763752"/>
    <w:rsid w:val="00763DB9"/>
    <w:rsid w:val="007643C1"/>
    <w:rsid w:val="00764499"/>
    <w:rsid w:val="0076455C"/>
    <w:rsid w:val="00764CC7"/>
    <w:rsid w:val="00765197"/>
    <w:rsid w:val="00765CA2"/>
    <w:rsid w:val="00765EC8"/>
    <w:rsid w:val="007663A8"/>
    <w:rsid w:val="00766703"/>
    <w:rsid w:val="0076691E"/>
    <w:rsid w:val="00766DA8"/>
    <w:rsid w:val="00766E5B"/>
    <w:rsid w:val="00767C8E"/>
    <w:rsid w:val="007703F7"/>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8DD"/>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490"/>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476"/>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005"/>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7AC"/>
    <w:rsid w:val="007D49F5"/>
    <w:rsid w:val="007D5075"/>
    <w:rsid w:val="007D54E4"/>
    <w:rsid w:val="007D5592"/>
    <w:rsid w:val="007D5C5D"/>
    <w:rsid w:val="007D6D46"/>
    <w:rsid w:val="007D6E17"/>
    <w:rsid w:val="007D6FF1"/>
    <w:rsid w:val="007D706F"/>
    <w:rsid w:val="007D71D3"/>
    <w:rsid w:val="007D78D2"/>
    <w:rsid w:val="007D7BF6"/>
    <w:rsid w:val="007D7D39"/>
    <w:rsid w:val="007E0169"/>
    <w:rsid w:val="007E0442"/>
    <w:rsid w:val="007E0F79"/>
    <w:rsid w:val="007E138F"/>
    <w:rsid w:val="007E180E"/>
    <w:rsid w:val="007E1A19"/>
    <w:rsid w:val="007E267A"/>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17B44"/>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5E33"/>
    <w:rsid w:val="00837802"/>
    <w:rsid w:val="00837AE6"/>
    <w:rsid w:val="00837D4E"/>
    <w:rsid w:val="0084067A"/>
    <w:rsid w:val="0084187D"/>
    <w:rsid w:val="008423C7"/>
    <w:rsid w:val="00842430"/>
    <w:rsid w:val="00842DF0"/>
    <w:rsid w:val="008436C7"/>
    <w:rsid w:val="00843B7E"/>
    <w:rsid w:val="00844C11"/>
    <w:rsid w:val="00844CFA"/>
    <w:rsid w:val="00844D2C"/>
    <w:rsid w:val="00845909"/>
    <w:rsid w:val="0084602E"/>
    <w:rsid w:val="0084618E"/>
    <w:rsid w:val="00846512"/>
    <w:rsid w:val="008467DF"/>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3863"/>
    <w:rsid w:val="00884B28"/>
    <w:rsid w:val="00884D74"/>
    <w:rsid w:val="00885839"/>
    <w:rsid w:val="00885A9E"/>
    <w:rsid w:val="00886439"/>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410"/>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2DB6"/>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596"/>
    <w:rsid w:val="009139F4"/>
    <w:rsid w:val="00913CAB"/>
    <w:rsid w:val="00913E20"/>
    <w:rsid w:val="0091413F"/>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B9F"/>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66"/>
    <w:rsid w:val="009632C3"/>
    <w:rsid w:val="009633AD"/>
    <w:rsid w:val="00963AD0"/>
    <w:rsid w:val="00963D87"/>
    <w:rsid w:val="009643FC"/>
    <w:rsid w:val="00964798"/>
    <w:rsid w:val="0096494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06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351"/>
    <w:rsid w:val="00991400"/>
    <w:rsid w:val="009916FB"/>
    <w:rsid w:val="009920E8"/>
    <w:rsid w:val="00992145"/>
    <w:rsid w:val="009934E5"/>
    <w:rsid w:val="00993C04"/>
    <w:rsid w:val="009940D9"/>
    <w:rsid w:val="00994545"/>
    <w:rsid w:val="00994801"/>
    <w:rsid w:val="00994D9D"/>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5D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A05"/>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2013D"/>
    <w:rsid w:val="00A206FD"/>
    <w:rsid w:val="00A21131"/>
    <w:rsid w:val="00A21245"/>
    <w:rsid w:val="00A21E0B"/>
    <w:rsid w:val="00A220A9"/>
    <w:rsid w:val="00A225D3"/>
    <w:rsid w:val="00A22C4C"/>
    <w:rsid w:val="00A23CCD"/>
    <w:rsid w:val="00A23CF9"/>
    <w:rsid w:val="00A23E8F"/>
    <w:rsid w:val="00A23F86"/>
    <w:rsid w:val="00A24022"/>
    <w:rsid w:val="00A2440D"/>
    <w:rsid w:val="00A244B0"/>
    <w:rsid w:val="00A24768"/>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34"/>
    <w:rsid w:val="00A55028"/>
    <w:rsid w:val="00A5502A"/>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8D1"/>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6A1C"/>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17A"/>
    <w:rsid w:val="00AB43A9"/>
    <w:rsid w:val="00AB4BA7"/>
    <w:rsid w:val="00AB4C22"/>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C40"/>
    <w:rsid w:val="00AC3F44"/>
    <w:rsid w:val="00AC513A"/>
    <w:rsid w:val="00AC58C3"/>
    <w:rsid w:val="00AC5EB5"/>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D1B"/>
    <w:rsid w:val="00AF6E3D"/>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430F"/>
    <w:rsid w:val="00B05066"/>
    <w:rsid w:val="00B051EB"/>
    <w:rsid w:val="00B06C6C"/>
    <w:rsid w:val="00B1000D"/>
    <w:rsid w:val="00B110E4"/>
    <w:rsid w:val="00B1120C"/>
    <w:rsid w:val="00B113CB"/>
    <w:rsid w:val="00B11446"/>
    <w:rsid w:val="00B11780"/>
    <w:rsid w:val="00B11A66"/>
    <w:rsid w:val="00B1228B"/>
    <w:rsid w:val="00B12C58"/>
    <w:rsid w:val="00B1311A"/>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28"/>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3F4"/>
    <w:rsid w:val="00B42831"/>
    <w:rsid w:val="00B4288F"/>
    <w:rsid w:val="00B42B22"/>
    <w:rsid w:val="00B42B72"/>
    <w:rsid w:val="00B430B1"/>
    <w:rsid w:val="00B430D8"/>
    <w:rsid w:val="00B430F4"/>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BC8"/>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88C"/>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6421"/>
    <w:rsid w:val="00B8708C"/>
    <w:rsid w:val="00B9011A"/>
    <w:rsid w:val="00B90776"/>
    <w:rsid w:val="00B91455"/>
    <w:rsid w:val="00B914E2"/>
    <w:rsid w:val="00B91789"/>
    <w:rsid w:val="00B91E10"/>
    <w:rsid w:val="00B92039"/>
    <w:rsid w:val="00B930B0"/>
    <w:rsid w:val="00B93249"/>
    <w:rsid w:val="00B9346C"/>
    <w:rsid w:val="00B93D5A"/>
    <w:rsid w:val="00B93F4E"/>
    <w:rsid w:val="00B940BB"/>
    <w:rsid w:val="00B94389"/>
    <w:rsid w:val="00B943BC"/>
    <w:rsid w:val="00B9458E"/>
    <w:rsid w:val="00B949DD"/>
    <w:rsid w:val="00B94A3F"/>
    <w:rsid w:val="00B94D4E"/>
    <w:rsid w:val="00B94ECD"/>
    <w:rsid w:val="00B95A79"/>
    <w:rsid w:val="00B961A5"/>
    <w:rsid w:val="00B974D0"/>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ED4"/>
    <w:rsid w:val="00BD7F51"/>
    <w:rsid w:val="00BD7F69"/>
    <w:rsid w:val="00BE0252"/>
    <w:rsid w:val="00BE1625"/>
    <w:rsid w:val="00BE2D20"/>
    <w:rsid w:val="00BE3898"/>
    <w:rsid w:val="00BE4449"/>
    <w:rsid w:val="00BE4BA9"/>
    <w:rsid w:val="00BE4E1F"/>
    <w:rsid w:val="00BE5CD2"/>
    <w:rsid w:val="00BE5D9A"/>
    <w:rsid w:val="00BE6158"/>
    <w:rsid w:val="00BE718B"/>
    <w:rsid w:val="00BE725F"/>
    <w:rsid w:val="00BE7BCE"/>
    <w:rsid w:val="00BE7D6E"/>
    <w:rsid w:val="00BF0451"/>
    <w:rsid w:val="00BF0A18"/>
    <w:rsid w:val="00BF0C48"/>
    <w:rsid w:val="00BF195A"/>
    <w:rsid w:val="00BF1C35"/>
    <w:rsid w:val="00BF223D"/>
    <w:rsid w:val="00BF22E7"/>
    <w:rsid w:val="00BF24EE"/>
    <w:rsid w:val="00BF2C9C"/>
    <w:rsid w:val="00BF3100"/>
    <w:rsid w:val="00BF3FF7"/>
    <w:rsid w:val="00BF49A4"/>
    <w:rsid w:val="00BF49D5"/>
    <w:rsid w:val="00BF4D99"/>
    <w:rsid w:val="00BF5AAD"/>
    <w:rsid w:val="00BF620E"/>
    <w:rsid w:val="00BF6B00"/>
    <w:rsid w:val="00BF6CDC"/>
    <w:rsid w:val="00BF6CEF"/>
    <w:rsid w:val="00BF7211"/>
    <w:rsid w:val="00BF7CEC"/>
    <w:rsid w:val="00C00695"/>
    <w:rsid w:val="00C01094"/>
    <w:rsid w:val="00C022DC"/>
    <w:rsid w:val="00C03092"/>
    <w:rsid w:val="00C036EC"/>
    <w:rsid w:val="00C03B2C"/>
    <w:rsid w:val="00C0409E"/>
    <w:rsid w:val="00C04274"/>
    <w:rsid w:val="00C044BB"/>
    <w:rsid w:val="00C04E5A"/>
    <w:rsid w:val="00C0524B"/>
    <w:rsid w:val="00C05C34"/>
    <w:rsid w:val="00C05C43"/>
    <w:rsid w:val="00C05CC5"/>
    <w:rsid w:val="00C06692"/>
    <w:rsid w:val="00C0711A"/>
    <w:rsid w:val="00C079C1"/>
    <w:rsid w:val="00C07DEC"/>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5E92"/>
    <w:rsid w:val="00C1762B"/>
    <w:rsid w:val="00C17843"/>
    <w:rsid w:val="00C20BEC"/>
    <w:rsid w:val="00C20D1E"/>
    <w:rsid w:val="00C20EFB"/>
    <w:rsid w:val="00C21B63"/>
    <w:rsid w:val="00C21E08"/>
    <w:rsid w:val="00C224B1"/>
    <w:rsid w:val="00C225D9"/>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649F"/>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390"/>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72A"/>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03A"/>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265F"/>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914"/>
    <w:rsid w:val="00D10E86"/>
    <w:rsid w:val="00D10ED0"/>
    <w:rsid w:val="00D1117E"/>
    <w:rsid w:val="00D1117F"/>
    <w:rsid w:val="00D1164B"/>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8FF"/>
    <w:rsid w:val="00D85D18"/>
    <w:rsid w:val="00D878E4"/>
    <w:rsid w:val="00D87A5B"/>
    <w:rsid w:val="00D87AE5"/>
    <w:rsid w:val="00D90345"/>
    <w:rsid w:val="00D9049E"/>
    <w:rsid w:val="00D90846"/>
    <w:rsid w:val="00D90A2B"/>
    <w:rsid w:val="00D919A4"/>
    <w:rsid w:val="00D91B66"/>
    <w:rsid w:val="00D922D6"/>
    <w:rsid w:val="00D92830"/>
    <w:rsid w:val="00D92B7C"/>
    <w:rsid w:val="00D93A8D"/>
    <w:rsid w:val="00D93B7C"/>
    <w:rsid w:val="00D94321"/>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6DB5"/>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B78"/>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570"/>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933"/>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3C10"/>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2A3"/>
    <w:rsid w:val="00E3142E"/>
    <w:rsid w:val="00E315B3"/>
    <w:rsid w:val="00E315C8"/>
    <w:rsid w:val="00E31A1E"/>
    <w:rsid w:val="00E31C37"/>
    <w:rsid w:val="00E32241"/>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403"/>
    <w:rsid w:val="00E547AF"/>
    <w:rsid w:val="00E54B54"/>
    <w:rsid w:val="00E54C06"/>
    <w:rsid w:val="00E54C17"/>
    <w:rsid w:val="00E55C86"/>
    <w:rsid w:val="00E56AC8"/>
    <w:rsid w:val="00E572E5"/>
    <w:rsid w:val="00E5763C"/>
    <w:rsid w:val="00E57DB2"/>
    <w:rsid w:val="00E61A83"/>
    <w:rsid w:val="00E61AF7"/>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31"/>
    <w:rsid w:val="00E81190"/>
    <w:rsid w:val="00E81667"/>
    <w:rsid w:val="00E817EF"/>
    <w:rsid w:val="00E82011"/>
    <w:rsid w:val="00E82B74"/>
    <w:rsid w:val="00E83B1C"/>
    <w:rsid w:val="00E83F11"/>
    <w:rsid w:val="00E83F16"/>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3F"/>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81D"/>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64B1"/>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47C14"/>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57F15"/>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1B"/>
    <w:rsid w:val="00F777CE"/>
    <w:rsid w:val="00F77B39"/>
    <w:rsid w:val="00F77BFB"/>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143"/>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1B32"/>
    <w:rsid w:val="00FC2B8D"/>
    <w:rsid w:val="00FC30C1"/>
    <w:rsid w:val="00FC322B"/>
    <w:rsid w:val="00FC335A"/>
    <w:rsid w:val="00FC3730"/>
    <w:rsid w:val="00FC37F9"/>
    <w:rsid w:val="00FC3D58"/>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8D"/>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028"/>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DF9DA-C24A-4935-9FA9-7335AC87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557</TotalTime>
  <Pages>4</Pages>
  <Words>1467</Words>
  <Characters>8364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9812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130</cp:revision>
  <cp:lastPrinted>2017-05-04T01:29:00Z</cp:lastPrinted>
  <dcterms:created xsi:type="dcterms:W3CDTF">2020-10-22T02:49:00Z</dcterms:created>
  <dcterms:modified xsi:type="dcterms:W3CDTF">2021-05-06T23:38:00Z</dcterms:modified>
</cp:coreProperties>
</file>